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11BE2" w14:textId="77777777" w:rsidR="00C0714E" w:rsidRPr="00AD1F4C"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AD1F4C" w14:paraId="521AE48C" w14:textId="77777777" w:rsidTr="008C6891">
        <w:trPr>
          <w:trHeight w:val="715"/>
        </w:trPr>
        <w:tc>
          <w:tcPr>
            <w:tcW w:w="4608" w:type="dxa"/>
          </w:tcPr>
          <w:p w14:paraId="28B7A61D" w14:textId="3A773E31" w:rsidR="00C0714E" w:rsidRPr="00AD1F4C" w:rsidRDefault="00C0714E" w:rsidP="00C64B47">
            <w:pPr>
              <w:rPr>
                <w:rFonts w:cs="Arial"/>
                <w:lang w:eastAsia="en-US"/>
              </w:rPr>
            </w:pPr>
            <w:r w:rsidRPr="00AD1F4C">
              <w:rPr>
                <w:rFonts w:cs="Arial"/>
                <w:lang w:eastAsia="en-US"/>
              </w:rPr>
              <w:t xml:space="preserve">Številka JN:  </w:t>
            </w:r>
            <w:r w:rsidR="00E129E6" w:rsidRPr="00AD1F4C">
              <w:rPr>
                <w:rFonts w:cs="Arial"/>
                <w:b/>
                <w:lang w:eastAsia="en-US"/>
              </w:rPr>
              <w:t>JN-0028/2026</w:t>
            </w:r>
          </w:p>
          <w:p w14:paraId="286C6780" w14:textId="0B99C20F" w:rsidR="00C0714E" w:rsidRPr="00AD1F4C" w:rsidRDefault="00C0714E" w:rsidP="00C64B47">
            <w:pPr>
              <w:rPr>
                <w:rFonts w:cs="Arial"/>
                <w:lang w:eastAsia="en-US"/>
              </w:rPr>
            </w:pPr>
            <w:r w:rsidRPr="00AD1F4C">
              <w:rPr>
                <w:rFonts w:cs="Arial"/>
                <w:lang w:eastAsia="en-US"/>
              </w:rPr>
              <w:t xml:space="preserve">Št. dokumenta:  </w:t>
            </w:r>
            <w:r w:rsidR="00834D3F" w:rsidRPr="00AD1F4C">
              <w:rPr>
                <w:rFonts w:cs="Arial"/>
                <w:b/>
                <w:lang w:eastAsia="en-US"/>
              </w:rPr>
              <w:t>JN-P-</w:t>
            </w:r>
            <w:r w:rsidR="00E129E6" w:rsidRPr="00AD1F4C">
              <w:rPr>
                <w:rFonts w:cs="Arial"/>
                <w:b/>
                <w:lang w:eastAsia="en-US"/>
              </w:rPr>
              <w:t>20/2026</w:t>
            </w:r>
            <w:r w:rsidR="00834D3F" w:rsidRPr="00AD1F4C">
              <w:rPr>
                <w:rFonts w:cs="Arial"/>
                <w:b/>
                <w:lang w:eastAsia="en-US"/>
              </w:rPr>
              <w:t>-N</w:t>
            </w:r>
          </w:p>
          <w:p w14:paraId="61CB5F7B" w14:textId="63F5FC42" w:rsidR="00C0714E" w:rsidRPr="00AD1F4C" w:rsidRDefault="00C0714E" w:rsidP="00C64B47">
            <w:pPr>
              <w:rPr>
                <w:rFonts w:cs="Arial"/>
                <w:lang w:eastAsia="en-US"/>
              </w:rPr>
            </w:pPr>
            <w:r w:rsidRPr="00AD1F4C">
              <w:rPr>
                <w:rFonts w:cs="Arial"/>
                <w:lang w:eastAsia="en-US"/>
              </w:rPr>
              <w:t xml:space="preserve">Datum:  </w:t>
            </w:r>
            <w:r w:rsidR="008301AF" w:rsidRPr="00142EDC">
              <w:rPr>
                <w:rFonts w:cs="Arial"/>
                <w:b/>
                <w:lang w:eastAsia="en-US"/>
              </w:rPr>
              <w:t>1</w:t>
            </w:r>
            <w:r w:rsidR="005252CF">
              <w:rPr>
                <w:rFonts w:cs="Arial"/>
                <w:b/>
                <w:lang w:eastAsia="en-US"/>
              </w:rPr>
              <w:t>5</w:t>
            </w:r>
            <w:r w:rsidR="00E129E6" w:rsidRPr="00142EDC">
              <w:rPr>
                <w:rFonts w:cs="Arial"/>
                <w:b/>
                <w:lang w:eastAsia="en-US"/>
              </w:rPr>
              <w:t>. 5. 2026</w:t>
            </w:r>
          </w:p>
        </w:tc>
      </w:tr>
    </w:tbl>
    <w:p w14:paraId="6CBEBA27" w14:textId="77777777" w:rsidR="00E15322" w:rsidRPr="00AD1F4C" w:rsidRDefault="00E15322" w:rsidP="00C64B47">
      <w:pPr>
        <w:rPr>
          <w:rFonts w:cs="Arial"/>
        </w:rPr>
      </w:pPr>
    </w:p>
    <w:p w14:paraId="6BF86E90" w14:textId="77777777" w:rsidR="00834D3F" w:rsidRPr="00AD1F4C" w:rsidRDefault="00834D3F" w:rsidP="00834D3F">
      <w:pPr>
        <w:rPr>
          <w:rFonts w:cs="Arial"/>
          <w:color w:val="auto"/>
          <w:sz w:val="20"/>
          <w:szCs w:val="20"/>
        </w:rPr>
      </w:pPr>
      <w:bookmarkStart w:id="0" w:name="konecGlava"/>
      <w:bookmarkEnd w:id="0"/>
    </w:p>
    <w:p w14:paraId="34B68904" w14:textId="77777777" w:rsidR="00834D3F" w:rsidRPr="00AD1F4C" w:rsidRDefault="00834D3F" w:rsidP="00834D3F">
      <w:pPr>
        <w:rPr>
          <w:rFonts w:cs="Arial"/>
        </w:rPr>
      </w:pPr>
    </w:p>
    <w:p w14:paraId="59B33E49" w14:textId="77777777" w:rsidR="00834D3F" w:rsidRPr="00AD1F4C" w:rsidRDefault="00834D3F" w:rsidP="00834D3F">
      <w:pPr>
        <w:rPr>
          <w:rFonts w:cs="Arial"/>
        </w:rPr>
      </w:pPr>
    </w:p>
    <w:p w14:paraId="4C695C92" w14:textId="77777777" w:rsidR="00834D3F" w:rsidRPr="00AD1F4C" w:rsidRDefault="00834D3F" w:rsidP="00834D3F">
      <w:pPr>
        <w:rPr>
          <w:rFonts w:cs="Arial"/>
        </w:rPr>
      </w:pPr>
    </w:p>
    <w:p w14:paraId="0C51FD4A" w14:textId="487686C6" w:rsidR="00834D3F" w:rsidRPr="00AD1F4C" w:rsidRDefault="00E00917" w:rsidP="00834D3F">
      <w:pPr>
        <w:pStyle w:val="Naslov"/>
        <w:pBdr>
          <w:top w:val="single" w:sz="6" w:space="20" w:color="auto"/>
          <w:left w:val="single" w:sz="6" w:space="4" w:color="auto"/>
          <w:bottom w:val="single" w:sz="6" w:space="17" w:color="auto"/>
          <w:right w:val="single" w:sz="6" w:space="4" w:color="auto"/>
        </w:pBdr>
        <w:shd w:val="pct15" w:color="000000" w:fill="FFFFFF"/>
        <w:rPr>
          <w:sz w:val="40"/>
        </w:rPr>
      </w:pPr>
      <w:r>
        <w:rPr>
          <w:sz w:val="40"/>
        </w:rPr>
        <w:t>OBRAZCI</w:t>
      </w:r>
    </w:p>
    <w:p w14:paraId="406EBE73" w14:textId="77777777" w:rsidR="00834D3F" w:rsidRPr="00AD1F4C" w:rsidRDefault="00834D3F" w:rsidP="00834D3F">
      <w:pPr>
        <w:rPr>
          <w:rFonts w:cs="Arial"/>
          <w:sz w:val="20"/>
          <w:szCs w:val="20"/>
        </w:rPr>
      </w:pPr>
    </w:p>
    <w:p w14:paraId="738D1A74" w14:textId="77777777" w:rsidR="00834D3F" w:rsidRPr="00AD1F4C" w:rsidRDefault="00834D3F" w:rsidP="00834D3F">
      <w:pPr>
        <w:rPr>
          <w:rFonts w:cs="Arial"/>
        </w:rPr>
      </w:pPr>
    </w:p>
    <w:p w14:paraId="073CC00B" w14:textId="77777777" w:rsidR="00834D3F" w:rsidRPr="00AD1F4C" w:rsidRDefault="00834D3F" w:rsidP="00834D3F">
      <w:pPr>
        <w:rPr>
          <w:rFonts w:cs="Arial"/>
        </w:rPr>
      </w:pPr>
    </w:p>
    <w:p w14:paraId="40A008B0" w14:textId="77777777" w:rsidR="00834D3F" w:rsidRPr="00AD1F4C" w:rsidRDefault="00834D3F" w:rsidP="00834D3F">
      <w:pPr>
        <w:rPr>
          <w:rFonts w:cs="Arial"/>
        </w:rPr>
      </w:pPr>
    </w:p>
    <w:p w14:paraId="567A2599" w14:textId="77777777" w:rsidR="00834D3F" w:rsidRPr="00AD1F4C" w:rsidRDefault="00834D3F" w:rsidP="00834D3F">
      <w:pPr>
        <w:rPr>
          <w:rFonts w:cs="Arial"/>
        </w:rPr>
      </w:pPr>
    </w:p>
    <w:p w14:paraId="27013A5F" w14:textId="77777777" w:rsidR="00834D3F" w:rsidRPr="00AD1F4C" w:rsidRDefault="00834D3F" w:rsidP="00834D3F">
      <w:pPr>
        <w:jc w:val="center"/>
        <w:rPr>
          <w:rFonts w:cs="Arial"/>
          <w:sz w:val="28"/>
          <w:szCs w:val="28"/>
        </w:rPr>
      </w:pPr>
      <w:r w:rsidRPr="00AD1F4C">
        <w:rPr>
          <w:rFonts w:cs="Arial"/>
          <w:sz w:val="28"/>
          <w:szCs w:val="28"/>
        </w:rPr>
        <w:t>Predmet javnega naročila:</w:t>
      </w:r>
    </w:p>
    <w:p w14:paraId="7529158A" w14:textId="77777777" w:rsidR="00834D3F" w:rsidRPr="00AD1F4C" w:rsidRDefault="00834D3F" w:rsidP="00834D3F">
      <w:pPr>
        <w:jc w:val="center"/>
        <w:rPr>
          <w:rFonts w:cs="Arial"/>
          <w:b/>
          <w:sz w:val="28"/>
          <w:szCs w:val="28"/>
        </w:rPr>
      </w:pPr>
      <w:r w:rsidRPr="00AD1F4C">
        <w:rPr>
          <w:rFonts w:cs="Arial"/>
          <w:b/>
          <w:sz w:val="28"/>
          <w:szCs w:val="28"/>
        </w:rPr>
        <w:t>Celovito obvladovanje servisov SCADE za črpališča, razbremenilnike in čistilne naprave ter dobava pripadajočega blaga</w:t>
      </w:r>
    </w:p>
    <w:p w14:paraId="442C56D4" w14:textId="77777777" w:rsidR="00834D3F" w:rsidRPr="00AD1F4C" w:rsidRDefault="00834D3F" w:rsidP="00834D3F">
      <w:pPr>
        <w:rPr>
          <w:rFonts w:cs="Arial"/>
          <w:sz w:val="20"/>
          <w:szCs w:val="20"/>
        </w:rPr>
      </w:pPr>
      <w:bookmarkStart w:id="1" w:name="_Hlk156569926"/>
    </w:p>
    <w:p w14:paraId="740BDB0E" w14:textId="15A8482A" w:rsidR="00834D3F" w:rsidRPr="00AD1F4C" w:rsidRDefault="00834D3F" w:rsidP="00834D3F">
      <w:pPr>
        <w:rPr>
          <w:rFonts w:cs="Arial"/>
        </w:rPr>
      </w:pPr>
      <w:r w:rsidRPr="00AD1F4C">
        <w:rPr>
          <w:rFonts w:cs="Arial"/>
        </w:rPr>
        <w:t>JHMB d.o.o. razpisuje javno naročilo »Celovito obvladovanje servisov SCADE za črpališča, razbremenilnike in čistilne naprave ter dobava pripadajočega blaga« na osnovi pooblastila št. JN-P-</w:t>
      </w:r>
      <w:r w:rsidR="00E129E6" w:rsidRPr="00AD1F4C">
        <w:rPr>
          <w:rFonts w:cs="Arial"/>
        </w:rPr>
        <w:t>20/2026</w:t>
      </w:r>
      <w:r w:rsidRPr="00AD1F4C">
        <w:rPr>
          <w:rFonts w:cs="Arial"/>
        </w:rPr>
        <w:t>-N izdanega s strani podjetja Javno podjetje Nigrad, komunalno podjetje, d. o. o.</w:t>
      </w:r>
    </w:p>
    <w:bookmarkEnd w:id="1"/>
    <w:p w14:paraId="05DF9257" w14:textId="77777777" w:rsidR="00834D3F" w:rsidRPr="00AD1F4C" w:rsidRDefault="00834D3F" w:rsidP="00834D3F">
      <w:pPr>
        <w:rPr>
          <w:rFonts w:cs="Arial"/>
        </w:rPr>
      </w:pPr>
    </w:p>
    <w:p w14:paraId="6CFDB698" w14:textId="77777777" w:rsidR="00834D3F" w:rsidRPr="00AD1F4C" w:rsidRDefault="00834D3F" w:rsidP="00834D3F">
      <w:pPr>
        <w:rPr>
          <w:rFonts w:cs="Arial"/>
        </w:rPr>
      </w:pPr>
    </w:p>
    <w:p w14:paraId="5C52DEC0" w14:textId="77777777" w:rsidR="00834D3F" w:rsidRPr="00AD1F4C" w:rsidRDefault="00834D3F" w:rsidP="00834D3F">
      <w:pPr>
        <w:jc w:val="center"/>
        <w:rPr>
          <w:rFonts w:cs="Times New Roman"/>
        </w:rPr>
      </w:pPr>
      <w:r w:rsidRPr="00AD1F4C">
        <w:t>Številka javnega naročila</w:t>
      </w:r>
    </w:p>
    <w:p w14:paraId="58EFABE0" w14:textId="77777777" w:rsidR="00E129E6" w:rsidRPr="00AD1F4C" w:rsidRDefault="00E129E6" w:rsidP="00E129E6">
      <w:pPr>
        <w:jc w:val="center"/>
      </w:pPr>
      <w:r w:rsidRPr="00AD1F4C">
        <w:t>JN-0028/2026</w:t>
      </w:r>
    </w:p>
    <w:p w14:paraId="7DA18FAE" w14:textId="77777777" w:rsidR="00E129E6" w:rsidRPr="00AD1F4C" w:rsidRDefault="00E129E6" w:rsidP="00E129E6"/>
    <w:p w14:paraId="3A120836" w14:textId="77777777" w:rsidR="00E129E6" w:rsidRPr="00AD1F4C" w:rsidRDefault="00E129E6" w:rsidP="00E129E6"/>
    <w:p w14:paraId="60D1DF26" w14:textId="77777777" w:rsidR="00E129E6" w:rsidRPr="00AD1F4C" w:rsidRDefault="00E129E6" w:rsidP="00E129E6"/>
    <w:p w14:paraId="7CCFC429" w14:textId="77777777" w:rsidR="003328B1" w:rsidRPr="00AD1F4C" w:rsidRDefault="003328B1" w:rsidP="003328B1">
      <w:pPr>
        <w:rPr>
          <w:b/>
        </w:rPr>
      </w:pPr>
    </w:p>
    <w:p w14:paraId="3E546775" w14:textId="51B1BD92" w:rsidR="00E129E6" w:rsidRPr="00AD1F4C" w:rsidRDefault="00E129E6" w:rsidP="00E129E6">
      <w:pPr>
        <w:rPr>
          <w:rFonts w:cs="Arial"/>
          <w:color w:val="auto"/>
          <w:sz w:val="20"/>
          <w:szCs w:val="24"/>
        </w:rPr>
      </w:pPr>
    </w:p>
    <w:tbl>
      <w:tblPr>
        <w:tblW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1555"/>
      </w:tblGrid>
      <w:tr w:rsidR="00761212" w:rsidRPr="00AD1F4C" w14:paraId="18E28C3A" w14:textId="77777777" w:rsidTr="00761212">
        <w:tc>
          <w:tcPr>
            <w:tcW w:w="1555" w:type="dxa"/>
            <w:tcBorders>
              <w:top w:val="single" w:sz="4" w:space="0" w:color="000000"/>
              <w:left w:val="single" w:sz="4" w:space="0" w:color="000000"/>
              <w:bottom w:val="single" w:sz="4" w:space="0" w:color="000000"/>
              <w:right w:val="single" w:sz="4" w:space="0" w:color="000000"/>
            </w:tcBorders>
            <w:vAlign w:val="center"/>
            <w:hideMark/>
          </w:tcPr>
          <w:p w14:paraId="46FE1C87" w14:textId="374B1796" w:rsidR="00761212" w:rsidRPr="00AD1F4C" w:rsidRDefault="00761212" w:rsidP="00D00FEE">
            <w:pPr>
              <w:rPr>
                <w:b/>
              </w:rPr>
            </w:pPr>
            <w:r w:rsidRPr="00AD1F4C">
              <w:rPr>
                <w:b/>
              </w:rPr>
              <w:lastRenderedPageBreak/>
              <w:t>Obrazec št. 1</w:t>
            </w:r>
          </w:p>
        </w:tc>
      </w:tr>
    </w:tbl>
    <w:p w14:paraId="50F2913E" w14:textId="77777777" w:rsidR="00834D3F" w:rsidRPr="00AD1F4C" w:rsidRDefault="00834D3F" w:rsidP="00834D3F">
      <w:pPr>
        <w:rPr>
          <w:rFonts w:ascii="Arial" w:hAnsi="Arial"/>
          <w:sz w:val="20"/>
        </w:rPr>
      </w:pPr>
    </w:p>
    <w:p w14:paraId="06A7F640" w14:textId="77777777" w:rsidR="00E129E6" w:rsidRPr="00AD1F4C" w:rsidRDefault="00E129E6" w:rsidP="00E129E6"/>
    <w:p w14:paraId="69152C57" w14:textId="77777777" w:rsidR="00834D3F" w:rsidRPr="00AD1F4C" w:rsidRDefault="00834D3F" w:rsidP="00834D3F">
      <w:pPr>
        <w:jc w:val="center"/>
        <w:rPr>
          <w:b/>
          <w:sz w:val="24"/>
        </w:rPr>
      </w:pPr>
      <w:bookmarkStart w:id="2" w:name="zacetekGlava"/>
      <w:bookmarkEnd w:id="2"/>
      <w:r w:rsidRPr="00AD1F4C">
        <w:rPr>
          <w:b/>
          <w:sz w:val="24"/>
        </w:rPr>
        <w:t>PONUDBA</w:t>
      </w:r>
    </w:p>
    <w:p w14:paraId="6C5301FC" w14:textId="77777777" w:rsidR="00834D3F" w:rsidRPr="00AD1F4C" w:rsidRDefault="00834D3F" w:rsidP="00834D3F">
      <w:pPr>
        <w:rPr>
          <w:sz w:val="20"/>
        </w:rPr>
      </w:pPr>
    </w:p>
    <w:p w14:paraId="1DB02811" w14:textId="77777777" w:rsidR="00E129E6" w:rsidRPr="00AD1F4C" w:rsidRDefault="00E129E6" w:rsidP="00E129E6">
      <w:pPr>
        <w:rPr>
          <w:rFonts w:cs="Arial"/>
        </w:rPr>
      </w:pPr>
    </w:p>
    <w:p w14:paraId="47800E77" w14:textId="67FA6476" w:rsidR="00834D3F" w:rsidRPr="00AD1F4C" w:rsidRDefault="00834D3F" w:rsidP="00834D3F">
      <w:pPr>
        <w:rPr>
          <w:rFonts w:cs="Arial"/>
        </w:rPr>
      </w:pPr>
      <w:r w:rsidRPr="00AD1F4C">
        <w:rPr>
          <w:rFonts w:cs="Arial"/>
        </w:rPr>
        <w:t xml:space="preserve">Na osnovi javnega naročila št. </w:t>
      </w:r>
      <w:r w:rsidR="00E129E6" w:rsidRPr="00AD1F4C">
        <w:rPr>
          <w:rFonts w:cs="Arial"/>
        </w:rPr>
        <w:t>JN-0028/2026</w:t>
      </w:r>
      <w:r w:rsidRPr="00AD1F4C">
        <w:rPr>
          <w:rFonts w:cs="Arial"/>
        </w:rPr>
        <w:t xml:space="preserve"> po </w:t>
      </w:r>
      <w:r w:rsidR="00E129E6" w:rsidRPr="00AD1F4C">
        <w:rPr>
          <w:rFonts w:cs="Arial"/>
        </w:rPr>
        <w:t xml:space="preserve">odprtem </w:t>
      </w:r>
      <w:r w:rsidRPr="00AD1F4C">
        <w:rPr>
          <w:rFonts w:cs="Arial"/>
        </w:rPr>
        <w:t>postopku, za »Celovito obvladovanje servisov SCADE za črpališča, razbremenilnike in čistilne naprave ter dobava pripadajočega blaga« dajemo ponudbo, kot sledi (ustrezno obkrožiti):</w:t>
      </w:r>
    </w:p>
    <w:p w14:paraId="6BE914E9" w14:textId="77777777" w:rsidR="00E129E6" w:rsidRPr="00AD1F4C" w:rsidRDefault="00E129E6" w:rsidP="00E129E6">
      <w:pPr>
        <w:rPr>
          <w:rFonts w:cs="Arial"/>
        </w:rPr>
      </w:pPr>
    </w:p>
    <w:p w14:paraId="16B7D70E" w14:textId="77777777" w:rsidR="00834D3F" w:rsidRPr="00AD1F4C" w:rsidRDefault="00834D3F">
      <w:pPr>
        <w:numPr>
          <w:ilvl w:val="0"/>
          <w:numId w:val="2"/>
        </w:numPr>
        <w:spacing w:line="240" w:lineRule="auto"/>
        <w:rPr>
          <w:rFonts w:cs="Arial"/>
        </w:rPr>
      </w:pPr>
      <w:r w:rsidRPr="00AD1F4C">
        <w:rPr>
          <w:rFonts w:cs="Arial"/>
          <w:b/>
        </w:rPr>
        <w:t>Samostojna ponudba</w:t>
      </w:r>
      <w:r w:rsidRPr="00AD1F4C">
        <w:rPr>
          <w:rFonts w:cs="Arial"/>
        </w:rPr>
        <w:t>, kot samostojen ponudnik;</w:t>
      </w:r>
    </w:p>
    <w:p w14:paraId="25C1F62D" w14:textId="0BECEE65" w:rsidR="00834D3F" w:rsidRPr="00AD1F4C" w:rsidRDefault="00834D3F">
      <w:pPr>
        <w:numPr>
          <w:ilvl w:val="0"/>
          <w:numId w:val="2"/>
        </w:numPr>
        <w:spacing w:line="240" w:lineRule="auto"/>
        <w:rPr>
          <w:rFonts w:cs="Arial"/>
        </w:rPr>
      </w:pPr>
      <w:r w:rsidRPr="00AD1F4C">
        <w:rPr>
          <w:rFonts w:cs="Arial"/>
          <w:b/>
        </w:rPr>
        <w:t xml:space="preserve">Skupna ponudba, </w:t>
      </w:r>
      <w:r w:rsidRPr="00AD1F4C">
        <w:rPr>
          <w:rFonts w:cs="Arial"/>
        </w:rPr>
        <w:t>pri čemer</w:t>
      </w:r>
      <w:r w:rsidRPr="00AD1F4C">
        <w:rPr>
          <w:rFonts w:cs="Arial"/>
          <w:b/>
        </w:rPr>
        <w:t xml:space="preserve"> </w:t>
      </w:r>
      <w:r w:rsidRPr="00AD1F4C">
        <w:rPr>
          <w:rFonts w:cs="Arial"/>
        </w:rPr>
        <w:t>smo</w:t>
      </w:r>
      <w:r w:rsidRPr="00AD1F4C">
        <w:rPr>
          <w:rFonts w:cs="Arial"/>
          <w:b/>
        </w:rPr>
        <w:t xml:space="preserve"> vodilni partner</w:t>
      </w:r>
      <w:r w:rsidR="00E129E6" w:rsidRPr="00AD1F4C">
        <w:rPr>
          <w:rFonts w:cs="Arial"/>
          <w:b/>
        </w:rPr>
        <w:t>/</w:t>
      </w:r>
      <w:r w:rsidRPr="00AD1F4C">
        <w:rPr>
          <w:rFonts w:cs="Arial"/>
          <w:b/>
        </w:rPr>
        <w:t>sodelujoči partner</w:t>
      </w:r>
      <w:r w:rsidRPr="00AD1F4C">
        <w:rPr>
          <w:rFonts w:cs="Arial"/>
        </w:rPr>
        <w:t xml:space="preserve"> (ustrezno obkrožiti);</w:t>
      </w:r>
    </w:p>
    <w:p w14:paraId="1D0DD7C5" w14:textId="77777777" w:rsidR="00834D3F" w:rsidRPr="00AD1F4C" w:rsidRDefault="00834D3F">
      <w:pPr>
        <w:numPr>
          <w:ilvl w:val="0"/>
          <w:numId w:val="2"/>
        </w:numPr>
        <w:spacing w:line="240" w:lineRule="auto"/>
        <w:rPr>
          <w:rFonts w:cs="Arial"/>
        </w:rPr>
      </w:pPr>
      <w:r w:rsidRPr="00AD1F4C">
        <w:rPr>
          <w:rFonts w:cs="Arial"/>
          <w:b/>
        </w:rPr>
        <w:t>Ponudba s podizvajalci</w:t>
      </w:r>
      <w:r w:rsidRPr="00AD1F4C">
        <w:rPr>
          <w:rFonts w:cs="Arial"/>
        </w:rPr>
        <w:t>, kot samostojen ponudnik s podizvajalci.</w:t>
      </w:r>
    </w:p>
    <w:p w14:paraId="371B559E" w14:textId="77777777" w:rsidR="00834D3F" w:rsidRPr="00AD1F4C" w:rsidRDefault="00834D3F" w:rsidP="00834D3F"/>
    <w:p w14:paraId="2EB058F4" w14:textId="77777777" w:rsidR="00834D3F" w:rsidRPr="00AD1F4C" w:rsidRDefault="00834D3F" w:rsidP="00834D3F">
      <w:pPr>
        <w:widowControl w:val="0"/>
        <w:tabs>
          <w:tab w:val="left" w:pos="90"/>
          <w:tab w:val="left" w:pos="964"/>
        </w:tabs>
        <w:autoSpaceDE w:val="0"/>
        <w:autoSpaceDN w:val="0"/>
        <w:adjustRightInd w:val="0"/>
      </w:pPr>
      <w:r w:rsidRPr="00AD1F4C">
        <w:t>Ponudba se nanaša (ustrezno obkrožiti in/oz. izpolniti!):</w:t>
      </w:r>
    </w:p>
    <w:p w14:paraId="51D99680" w14:textId="77777777" w:rsidR="00E129E6" w:rsidRPr="00AD1F4C" w:rsidRDefault="00E129E6" w:rsidP="00E129E6">
      <w:pPr>
        <w:widowControl w:val="0"/>
        <w:tabs>
          <w:tab w:val="left" w:pos="90"/>
          <w:tab w:val="left" w:pos="964"/>
        </w:tabs>
        <w:autoSpaceDE w:val="0"/>
        <w:autoSpaceDN w:val="0"/>
        <w:adjustRightInd w:val="0"/>
      </w:pPr>
    </w:p>
    <w:p w14:paraId="3E515837" w14:textId="77777777" w:rsidR="00834D3F" w:rsidRPr="00AD1F4C" w:rsidRDefault="00834D3F">
      <w:pPr>
        <w:numPr>
          <w:ilvl w:val="0"/>
          <w:numId w:val="3"/>
        </w:numPr>
        <w:spacing w:line="240" w:lineRule="auto"/>
        <w:rPr>
          <w:rFonts w:cs="Arial"/>
        </w:rPr>
      </w:pPr>
      <w:r w:rsidRPr="00AD1F4C">
        <w:rPr>
          <w:rFonts w:cs="Arial"/>
        </w:rPr>
        <w:t>Na celotno javno naročilo;</w:t>
      </w:r>
    </w:p>
    <w:p w14:paraId="51B20C13" w14:textId="7945124B" w:rsidR="00834D3F" w:rsidRPr="00AD1F4C" w:rsidRDefault="00834D3F">
      <w:pPr>
        <w:numPr>
          <w:ilvl w:val="0"/>
          <w:numId w:val="3"/>
        </w:numPr>
        <w:spacing w:line="240" w:lineRule="auto"/>
        <w:rPr>
          <w:rFonts w:cs="Arial"/>
        </w:rPr>
      </w:pPr>
      <w:r w:rsidRPr="00AD1F4C">
        <w:rPr>
          <w:rFonts w:cs="Arial"/>
        </w:rPr>
        <w:t xml:space="preserve">Na posamezen </w:t>
      </w:r>
      <w:r w:rsidRPr="00AD1F4C">
        <w:t>sklop</w:t>
      </w:r>
      <w:r w:rsidRPr="00AD1F4C">
        <w:rPr>
          <w:rFonts w:cs="Arial"/>
        </w:rPr>
        <w:t xml:space="preserve"> št. __________</w:t>
      </w:r>
    </w:p>
    <w:p w14:paraId="3F67848A" w14:textId="77777777" w:rsidR="00E129E6" w:rsidRPr="00AD1F4C" w:rsidRDefault="00E129E6" w:rsidP="00E129E6">
      <w:pPr>
        <w:rPr>
          <w:rFonts w:cs="Arial"/>
        </w:rPr>
      </w:pPr>
    </w:p>
    <w:p w14:paraId="3686036E" w14:textId="77777777" w:rsidR="00834D3F" w:rsidRPr="00AD1F4C" w:rsidRDefault="00834D3F" w:rsidP="00834D3F"/>
    <w:p w14:paraId="4E3E5439" w14:textId="77777777" w:rsidR="00834D3F" w:rsidRPr="00AD1F4C" w:rsidRDefault="00834D3F" w:rsidP="00834D3F">
      <w:pPr>
        <w:rPr>
          <w:rFonts w:cs="Arial"/>
          <w:b/>
          <w:noProof/>
        </w:rPr>
      </w:pPr>
      <w:r w:rsidRPr="00AD1F4C">
        <w:rPr>
          <w:rFonts w:cs="Arial"/>
          <w:b/>
          <w:noProof/>
        </w:rPr>
        <w:t xml:space="preserve">1. PODATKI O PONUDNIKU (IN PARTNERJIH </w:t>
      </w:r>
      <w:r w:rsidR="00E129E6" w:rsidRPr="00AD1F4C">
        <w:rPr>
          <w:rFonts w:cs="Arial"/>
          <w:b/>
          <w:bCs/>
        </w:rPr>
        <w:t xml:space="preserve">- </w:t>
      </w:r>
      <w:r w:rsidRPr="00AD1F4C">
        <w:rPr>
          <w:rFonts w:cs="Arial"/>
          <w:b/>
          <w:noProof/>
        </w:rPr>
        <w:t>v primeru skupne ponudbe)</w:t>
      </w:r>
    </w:p>
    <w:p w14:paraId="4831F090" w14:textId="77777777" w:rsidR="00834D3F" w:rsidRPr="00AD1F4C" w:rsidRDefault="00834D3F" w:rsidP="00834D3F"/>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4D3F" w:rsidRPr="00AD1F4C" w14:paraId="591DAC08" w14:textId="77777777" w:rsidTr="00D00F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E6A6B2" w14:textId="77777777" w:rsidR="00834D3F" w:rsidRPr="00AD1F4C" w:rsidRDefault="00834D3F">
            <w:pPr>
              <w:jc w:val="left"/>
            </w:pPr>
            <w:r w:rsidRPr="00AD1F4C">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195C119" w14:textId="77777777" w:rsidR="00834D3F" w:rsidRPr="00AD1F4C" w:rsidRDefault="00834D3F">
            <w:pPr>
              <w:rPr>
                <w:rFonts w:cs="Arial"/>
                <w:szCs w:val="20"/>
              </w:rPr>
            </w:pPr>
          </w:p>
        </w:tc>
      </w:tr>
      <w:tr w:rsidR="00834D3F" w:rsidRPr="00AD1F4C" w14:paraId="180CCE72" w14:textId="77777777" w:rsidTr="00D00F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5D817A" w14:textId="77777777" w:rsidR="00834D3F" w:rsidRPr="00AD1F4C" w:rsidRDefault="00834D3F">
            <w:pPr>
              <w:jc w:val="left"/>
              <w:rPr>
                <w:rFonts w:cs="Arial"/>
                <w:szCs w:val="20"/>
              </w:rPr>
            </w:pPr>
            <w:r w:rsidRPr="00AD1F4C">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83D059B" w14:textId="77777777" w:rsidR="00834D3F" w:rsidRPr="00AD1F4C" w:rsidRDefault="00834D3F">
            <w:pPr>
              <w:rPr>
                <w:rFonts w:cs="Arial"/>
                <w:szCs w:val="20"/>
              </w:rPr>
            </w:pPr>
          </w:p>
        </w:tc>
      </w:tr>
      <w:tr w:rsidR="00834D3F" w:rsidRPr="00AD1F4C" w14:paraId="16DA0717" w14:textId="77777777" w:rsidTr="00834D3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745807" w14:textId="77777777" w:rsidR="00834D3F" w:rsidRPr="00AD1F4C" w:rsidRDefault="00834D3F">
            <w:pPr>
              <w:jc w:val="left"/>
              <w:rPr>
                <w:rFonts w:cs="Arial"/>
                <w:szCs w:val="20"/>
              </w:rPr>
            </w:pPr>
            <w:r w:rsidRPr="00AD1F4C">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461CBF3" w14:textId="77777777" w:rsidR="00834D3F" w:rsidRPr="00AD1F4C" w:rsidRDefault="00834D3F">
            <w:pPr>
              <w:rPr>
                <w:rFonts w:cs="Arial"/>
                <w:szCs w:val="20"/>
              </w:rPr>
            </w:pPr>
          </w:p>
        </w:tc>
      </w:tr>
      <w:tr w:rsidR="00834D3F" w:rsidRPr="00AD1F4C" w14:paraId="436555EF" w14:textId="77777777" w:rsidTr="00834D3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4EC0B7" w14:textId="77777777" w:rsidR="00834D3F" w:rsidRPr="00AD1F4C" w:rsidRDefault="00834D3F">
            <w:pPr>
              <w:jc w:val="left"/>
              <w:rPr>
                <w:rFonts w:cs="Arial"/>
                <w:szCs w:val="24"/>
              </w:rPr>
            </w:pPr>
            <w:r w:rsidRPr="00AD1F4C">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94411A1" w14:textId="77777777" w:rsidR="00834D3F" w:rsidRPr="00AD1F4C" w:rsidRDefault="00834D3F">
            <w:pPr>
              <w:pStyle w:val="Glava"/>
              <w:tabs>
                <w:tab w:val="clear" w:pos="4536"/>
              </w:tabs>
              <w:rPr>
                <w:rFonts w:cs="Arial"/>
              </w:rPr>
            </w:pPr>
          </w:p>
        </w:tc>
      </w:tr>
      <w:tr w:rsidR="00834D3F" w:rsidRPr="00AD1F4C" w14:paraId="79CDE840" w14:textId="77777777" w:rsidTr="00834D3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9E82D3" w14:textId="77777777" w:rsidR="00834D3F" w:rsidRPr="00AD1F4C" w:rsidRDefault="00834D3F">
            <w:pPr>
              <w:jc w:val="left"/>
              <w:rPr>
                <w:rFonts w:cs="Arial"/>
                <w:szCs w:val="20"/>
              </w:rPr>
            </w:pPr>
            <w:r w:rsidRPr="00AD1F4C">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90D99B0" w14:textId="77777777" w:rsidR="00834D3F" w:rsidRPr="00AD1F4C" w:rsidRDefault="00834D3F">
            <w:pPr>
              <w:rPr>
                <w:rFonts w:cs="Arial"/>
                <w:szCs w:val="20"/>
              </w:rPr>
            </w:pPr>
          </w:p>
        </w:tc>
      </w:tr>
      <w:tr w:rsidR="00834D3F" w:rsidRPr="00AD1F4C" w14:paraId="2423023F" w14:textId="77777777" w:rsidTr="00D00F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B53CDFE" w14:textId="77777777" w:rsidR="00834D3F" w:rsidRPr="00AD1F4C" w:rsidRDefault="00834D3F">
            <w:pPr>
              <w:jc w:val="left"/>
              <w:rPr>
                <w:rFonts w:cs="Arial"/>
                <w:szCs w:val="24"/>
              </w:rPr>
            </w:pPr>
            <w:r w:rsidRPr="00AD1F4C">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9127519" w14:textId="77777777" w:rsidR="00834D3F" w:rsidRPr="00AD1F4C" w:rsidRDefault="00834D3F">
            <w:pPr>
              <w:rPr>
                <w:rFonts w:cs="Arial"/>
                <w:szCs w:val="20"/>
              </w:rPr>
            </w:pPr>
          </w:p>
        </w:tc>
      </w:tr>
      <w:tr w:rsidR="00834D3F" w:rsidRPr="00AD1F4C" w14:paraId="526E1D36" w14:textId="77777777" w:rsidTr="00D00F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19ED45" w14:textId="77777777" w:rsidR="00834D3F" w:rsidRPr="00AD1F4C" w:rsidRDefault="00834D3F">
            <w:pPr>
              <w:jc w:val="left"/>
              <w:rPr>
                <w:rFonts w:cs="Arial"/>
                <w:szCs w:val="20"/>
              </w:rPr>
            </w:pPr>
            <w:r w:rsidRPr="00AD1F4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3B06DB8" w14:textId="77777777" w:rsidR="00834D3F" w:rsidRPr="00AD1F4C" w:rsidRDefault="00834D3F">
            <w:pPr>
              <w:rPr>
                <w:rFonts w:cs="Arial"/>
                <w:szCs w:val="20"/>
              </w:rPr>
            </w:pPr>
          </w:p>
        </w:tc>
      </w:tr>
      <w:tr w:rsidR="00834D3F" w:rsidRPr="00AD1F4C" w14:paraId="43E1D994" w14:textId="77777777" w:rsidTr="00D00F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6373B6" w14:textId="77777777" w:rsidR="00834D3F" w:rsidRPr="00AD1F4C" w:rsidRDefault="00834D3F">
            <w:pPr>
              <w:jc w:val="left"/>
              <w:rPr>
                <w:rFonts w:cs="Arial"/>
                <w:szCs w:val="20"/>
              </w:rPr>
            </w:pPr>
            <w:r w:rsidRPr="00AD1F4C">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35AF7D1" w14:textId="77777777" w:rsidR="00834D3F" w:rsidRPr="00AD1F4C" w:rsidRDefault="00834D3F">
            <w:pPr>
              <w:rPr>
                <w:rFonts w:cs="Arial"/>
                <w:szCs w:val="20"/>
              </w:rPr>
            </w:pPr>
          </w:p>
        </w:tc>
      </w:tr>
      <w:tr w:rsidR="00834D3F" w:rsidRPr="00AD1F4C" w14:paraId="44F4B9BE" w14:textId="77777777" w:rsidTr="00D00F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64D5A3" w14:textId="77777777" w:rsidR="00834D3F" w:rsidRPr="00AD1F4C" w:rsidRDefault="00834D3F">
            <w:pPr>
              <w:jc w:val="left"/>
              <w:rPr>
                <w:rFonts w:cs="Arial"/>
                <w:szCs w:val="20"/>
              </w:rPr>
            </w:pPr>
            <w:r w:rsidRPr="00AD1F4C">
              <w:lastRenderedPageBreak/>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964A403" w14:textId="77777777" w:rsidR="00834D3F" w:rsidRPr="00AD1F4C" w:rsidRDefault="00834D3F">
            <w:pPr>
              <w:rPr>
                <w:rStyle w:val="Sprotnaopomba-sklic"/>
                <w:color w:val="FFFFFF"/>
              </w:rPr>
            </w:pPr>
            <w:r w:rsidRPr="00AD1F4C">
              <w:t>DA                    NE</w:t>
            </w:r>
          </w:p>
        </w:tc>
      </w:tr>
    </w:tbl>
    <w:p w14:paraId="7B867FC4" w14:textId="77777777" w:rsidR="00834D3F" w:rsidRPr="00AD1F4C" w:rsidRDefault="00834D3F" w:rsidP="00834D3F">
      <w:pPr>
        <w:rPr>
          <w:rFonts w:ascii="Arial" w:hAnsi="Arial"/>
          <w:color w:val="auto"/>
          <w:sz w:val="20"/>
        </w:rPr>
      </w:pPr>
    </w:p>
    <w:p w14:paraId="1F2E2CF8" w14:textId="77777777" w:rsidR="005E3E8B" w:rsidRPr="00AD1F4C" w:rsidRDefault="005E3E8B" w:rsidP="005E3E8B">
      <w:pPr>
        <w:rPr>
          <w:rFonts w:cs="Arial"/>
          <w:b/>
          <w:bCs/>
        </w:rPr>
      </w:pPr>
      <w:r w:rsidRPr="00AD1F4C">
        <w:rPr>
          <w:rFonts w:cs="Arial"/>
          <w:b/>
          <w:bCs/>
        </w:rPr>
        <w:t>PONUDBENI POGOJI:</w:t>
      </w:r>
    </w:p>
    <w:p w14:paraId="497FFBF6" w14:textId="77777777" w:rsidR="005E3E8B" w:rsidRPr="00AD1F4C" w:rsidRDefault="005E3E8B" w:rsidP="005E3E8B">
      <w:pPr>
        <w:rPr>
          <w:rFonts w:cs="Arial"/>
        </w:rPr>
      </w:pPr>
      <w:r w:rsidRPr="00AD1F4C">
        <w:rPr>
          <w:rFonts w:cs="Arial"/>
        </w:rPr>
        <w:t>1.</w:t>
      </w:r>
      <w:r w:rsidRPr="00AD1F4C">
        <w:rPr>
          <w:rFonts w:cs="Arial"/>
        </w:rPr>
        <w:tab/>
        <w:t>Veljavnost ponudbe: devetdeset (90) dni od roka za oddajo ponudb, z možnostjo podaljšanja na zahtevo naročnika.</w:t>
      </w:r>
    </w:p>
    <w:p w14:paraId="4DF1EC5A" w14:textId="77777777" w:rsidR="005E3E8B" w:rsidRPr="00AD1F4C" w:rsidRDefault="005E3E8B" w:rsidP="005E3E8B">
      <w:pPr>
        <w:rPr>
          <w:rFonts w:cs="Arial"/>
        </w:rPr>
      </w:pPr>
      <w:r w:rsidRPr="00AD1F4C">
        <w:rPr>
          <w:rFonts w:cs="Arial"/>
        </w:rPr>
        <w:t>2.</w:t>
      </w:r>
      <w:r w:rsidRPr="00AD1F4C">
        <w:rPr>
          <w:rFonts w:cs="Arial"/>
        </w:rPr>
        <w:tab/>
        <w:t>Rok plačila za opravljene storitve: največ trideset (30) dni od dneva prejema pravilno izstavljenega računa za opravljene dobave.</w:t>
      </w:r>
    </w:p>
    <w:p w14:paraId="33D234EB" w14:textId="77777777" w:rsidR="007B1FA4" w:rsidRPr="00AD1F4C" w:rsidRDefault="005E3E8B" w:rsidP="007B1FA4">
      <w:pPr>
        <w:spacing w:line="240" w:lineRule="auto"/>
      </w:pPr>
      <w:r w:rsidRPr="00AD1F4C">
        <w:rPr>
          <w:rFonts w:cs="Arial"/>
        </w:rPr>
        <w:t>3.</w:t>
      </w:r>
      <w:r w:rsidRPr="00AD1F4C">
        <w:rPr>
          <w:rFonts w:cs="Arial"/>
        </w:rPr>
        <w:tab/>
        <w:t xml:space="preserve">Trajanje okvirnega sporazuma: </w:t>
      </w:r>
    </w:p>
    <w:p w14:paraId="5FC2FF3D" w14:textId="1E6F6DC1" w:rsidR="005E3E8B" w:rsidRPr="00AD1F4C" w:rsidRDefault="005E3E8B">
      <w:pPr>
        <w:numPr>
          <w:ilvl w:val="1"/>
          <w:numId w:val="15"/>
        </w:numPr>
        <w:spacing w:line="240" w:lineRule="auto"/>
      </w:pPr>
      <w:r w:rsidRPr="00AD1F4C">
        <w:t xml:space="preserve">Sklopi 1, 3, 4, 5: od </w:t>
      </w:r>
      <w:r w:rsidRPr="00AD1F4C">
        <w:rPr>
          <w:rFonts w:cs="Arial"/>
          <w:noProof/>
        </w:rPr>
        <w:t>7. 7. 2026</w:t>
      </w:r>
      <w:r w:rsidRPr="00AD1F4C">
        <w:t xml:space="preserve"> do </w:t>
      </w:r>
      <w:r w:rsidRPr="00AD1F4C">
        <w:rPr>
          <w:rFonts w:cs="Arial"/>
          <w:noProof/>
        </w:rPr>
        <w:t>6. 7. 2028</w:t>
      </w:r>
      <w:r w:rsidRPr="00AD1F4C">
        <w:t>.</w:t>
      </w:r>
    </w:p>
    <w:p w14:paraId="7A8365A5" w14:textId="301BF5A1" w:rsidR="00E129E6" w:rsidRPr="00AD1F4C" w:rsidRDefault="005E3E8B">
      <w:pPr>
        <w:numPr>
          <w:ilvl w:val="1"/>
          <w:numId w:val="15"/>
        </w:numPr>
        <w:spacing w:line="240" w:lineRule="auto"/>
      </w:pPr>
      <w:r w:rsidRPr="00AD1F4C">
        <w:t xml:space="preserve">Sklop 2: </w:t>
      </w:r>
      <w:r w:rsidRPr="00AD1F4C">
        <w:rPr>
          <w:rFonts w:cs="Arial"/>
          <w:noProof/>
        </w:rPr>
        <w:t xml:space="preserve">takoj po podpisu </w:t>
      </w:r>
      <w:r w:rsidRPr="00AD1F4C">
        <w:t xml:space="preserve">okvirnega sporazuma do </w:t>
      </w:r>
      <w:r w:rsidRPr="00AD1F4C">
        <w:rPr>
          <w:rFonts w:cs="Arial"/>
          <w:noProof/>
        </w:rPr>
        <w:t>6. 7. 2028</w:t>
      </w:r>
      <w:r w:rsidRPr="00AD1F4C">
        <w:t>.</w:t>
      </w:r>
    </w:p>
    <w:p w14:paraId="3453C579" w14:textId="77777777" w:rsidR="001B0B70" w:rsidRPr="00AD1F4C" w:rsidRDefault="001B0B70" w:rsidP="00834D3F">
      <w:pPr>
        <w:rPr>
          <w:rFonts w:cs="Times New Roman"/>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834D3F" w:rsidRPr="00AD1F4C" w14:paraId="0F76296A" w14:textId="77777777" w:rsidTr="00834D3F">
        <w:tc>
          <w:tcPr>
            <w:tcW w:w="3430" w:type="dxa"/>
            <w:hideMark/>
          </w:tcPr>
          <w:p w14:paraId="0CCB860E" w14:textId="77777777" w:rsidR="00834D3F" w:rsidRPr="00AD1F4C" w:rsidRDefault="00834D3F">
            <w:pPr>
              <w:jc w:val="center"/>
              <w:rPr>
                <w:rFonts w:cs="Arial"/>
              </w:rPr>
            </w:pPr>
            <w:r w:rsidRPr="00AD1F4C">
              <w:rPr>
                <w:rFonts w:cs="Arial"/>
              </w:rPr>
              <w:t>Datum in kraj:</w:t>
            </w:r>
          </w:p>
        </w:tc>
        <w:tc>
          <w:tcPr>
            <w:tcW w:w="2067" w:type="dxa"/>
          </w:tcPr>
          <w:p w14:paraId="76E28B6B" w14:textId="77777777" w:rsidR="00834D3F" w:rsidRPr="00AD1F4C" w:rsidRDefault="00834D3F">
            <w:pPr>
              <w:jc w:val="center"/>
              <w:rPr>
                <w:rFonts w:cs="Arial"/>
              </w:rPr>
            </w:pPr>
          </w:p>
        </w:tc>
        <w:tc>
          <w:tcPr>
            <w:tcW w:w="3573" w:type="dxa"/>
            <w:hideMark/>
          </w:tcPr>
          <w:p w14:paraId="6C0B7AE2" w14:textId="77777777" w:rsidR="00834D3F" w:rsidRPr="00AD1F4C" w:rsidRDefault="00834D3F">
            <w:pPr>
              <w:jc w:val="center"/>
              <w:rPr>
                <w:rFonts w:cs="Arial"/>
              </w:rPr>
            </w:pPr>
            <w:r w:rsidRPr="00AD1F4C">
              <w:rPr>
                <w:rFonts w:cs="Arial"/>
              </w:rPr>
              <w:t>Podpis odgovorne osebe:</w:t>
            </w:r>
          </w:p>
        </w:tc>
      </w:tr>
      <w:tr w:rsidR="00834D3F" w:rsidRPr="00AD1F4C" w14:paraId="3DFFB0E8" w14:textId="77777777" w:rsidTr="00834D3F">
        <w:tc>
          <w:tcPr>
            <w:tcW w:w="3430" w:type="dxa"/>
            <w:tcBorders>
              <w:top w:val="nil"/>
              <w:left w:val="nil"/>
              <w:bottom w:val="single" w:sz="4" w:space="0" w:color="auto"/>
              <w:right w:val="nil"/>
            </w:tcBorders>
          </w:tcPr>
          <w:p w14:paraId="431F7DFB" w14:textId="77777777" w:rsidR="00834D3F" w:rsidRPr="00AD1F4C" w:rsidRDefault="00834D3F">
            <w:pPr>
              <w:jc w:val="center"/>
              <w:rPr>
                <w:rFonts w:cs="Arial"/>
              </w:rPr>
            </w:pPr>
          </w:p>
          <w:p w14:paraId="2A30E20C" w14:textId="77777777" w:rsidR="00834D3F" w:rsidRPr="00AD1F4C" w:rsidRDefault="00834D3F">
            <w:pPr>
              <w:jc w:val="center"/>
              <w:rPr>
                <w:rFonts w:cs="Arial"/>
              </w:rPr>
            </w:pPr>
          </w:p>
        </w:tc>
        <w:tc>
          <w:tcPr>
            <w:tcW w:w="2067" w:type="dxa"/>
          </w:tcPr>
          <w:p w14:paraId="305CB45C" w14:textId="77777777" w:rsidR="00834D3F" w:rsidRPr="00AD1F4C" w:rsidRDefault="00834D3F">
            <w:pPr>
              <w:rPr>
                <w:rFonts w:cs="Times New Roman"/>
                <w:color w:val="FFFFFF"/>
              </w:rPr>
            </w:pPr>
          </w:p>
          <w:p w14:paraId="6F800AA1" w14:textId="77777777" w:rsidR="00834D3F" w:rsidRPr="00AD1F4C" w:rsidRDefault="00834D3F">
            <w:pPr>
              <w:rPr>
                <w:rFonts w:cs="Arial"/>
              </w:rPr>
            </w:pPr>
            <w:r w:rsidRPr="00AD1F4C">
              <w:rPr>
                <w:rStyle w:val="Sprotnaopomba-sklic"/>
                <w:color w:val="FFFFFF"/>
              </w:rPr>
              <w:footnoteReference w:id="1"/>
            </w:r>
          </w:p>
        </w:tc>
        <w:tc>
          <w:tcPr>
            <w:tcW w:w="3573" w:type="dxa"/>
            <w:tcBorders>
              <w:top w:val="nil"/>
              <w:left w:val="nil"/>
              <w:bottom w:val="single" w:sz="4" w:space="0" w:color="auto"/>
              <w:right w:val="nil"/>
            </w:tcBorders>
          </w:tcPr>
          <w:p w14:paraId="1E24C132" w14:textId="77777777" w:rsidR="00834D3F" w:rsidRPr="00AD1F4C" w:rsidRDefault="00834D3F">
            <w:pPr>
              <w:jc w:val="center"/>
              <w:rPr>
                <w:rFonts w:cs="Arial"/>
              </w:rPr>
            </w:pPr>
          </w:p>
          <w:p w14:paraId="031454A3" w14:textId="77777777" w:rsidR="00834D3F" w:rsidRPr="00AD1F4C" w:rsidRDefault="00834D3F">
            <w:pPr>
              <w:jc w:val="center"/>
              <w:rPr>
                <w:rFonts w:cs="Arial"/>
              </w:rPr>
            </w:pPr>
          </w:p>
        </w:tc>
      </w:tr>
    </w:tbl>
    <w:p w14:paraId="153276E6" w14:textId="77777777" w:rsidR="00834D3F" w:rsidRPr="00AD1F4C" w:rsidRDefault="00834D3F" w:rsidP="00834D3F">
      <w:pPr>
        <w:rPr>
          <w:rFonts w:ascii="Arial" w:hAnsi="Arial"/>
          <w:color w:val="FFFFFF"/>
          <w:sz w:val="20"/>
        </w:rPr>
      </w:pPr>
    </w:p>
    <w:p w14:paraId="4C080C07" w14:textId="77777777" w:rsidR="00834D3F" w:rsidRPr="00AD1F4C" w:rsidRDefault="00834D3F" w:rsidP="00834D3F">
      <w:pPr>
        <w:widowControl w:val="0"/>
        <w:tabs>
          <w:tab w:val="left" w:pos="90"/>
          <w:tab w:val="left" w:pos="964"/>
        </w:tabs>
        <w:autoSpaceDE w:val="0"/>
        <w:autoSpaceDN w:val="0"/>
        <w:adjustRightInd w:val="0"/>
        <w:rPr>
          <w:sz w:val="20"/>
          <w:szCs w:val="20"/>
        </w:rPr>
      </w:pPr>
      <w:r w:rsidRPr="00AD1F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34D3F" w:rsidRPr="00AD1F4C" w14:paraId="16C717C9" w14:textId="77777777" w:rsidTr="00D00FEE">
        <w:tc>
          <w:tcPr>
            <w:tcW w:w="1559" w:type="dxa"/>
            <w:tcBorders>
              <w:top w:val="single" w:sz="4" w:space="0" w:color="000000"/>
              <w:left w:val="single" w:sz="4" w:space="0" w:color="000000"/>
              <w:bottom w:val="single" w:sz="4" w:space="0" w:color="000000"/>
              <w:right w:val="single" w:sz="4" w:space="0" w:color="000000"/>
            </w:tcBorders>
            <w:vAlign w:val="center"/>
            <w:hideMark/>
          </w:tcPr>
          <w:p w14:paraId="6BC24467" w14:textId="77777777" w:rsidR="00834D3F" w:rsidRPr="00AD1F4C" w:rsidRDefault="00834D3F">
            <w:pPr>
              <w:rPr>
                <w:b/>
                <w:color w:val="auto"/>
                <w:szCs w:val="24"/>
                <w:lang w:eastAsia="en-US"/>
              </w:rPr>
            </w:pPr>
            <w:r w:rsidRPr="00AD1F4C">
              <w:rPr>
                <w:b/>
              </w:rPr>
              <w:lastRenderedPageBreak/>
              <w:t>Obrazec št. 2</w:t>
            </w:r>
          </w:p>
        </w:tc>
      </w:tr>
    </w:tbl>
    <w:p w14:paraId="6EE830F0" w14:textId="77777777" w:rsidR="00834D3F" w:rsidRPr="00AD1F4C" w:rsidRDefault="00834D3F" w:rsidP="00834D3F">
      <w:pPr>
        <w:rPr>
          <w:rFonts w:ascii="Arial" w:hAnsi="Arial"/>
          <w:sz w:val="20"/>
        </w:rPr>
      </w:pPr>
    </w:p>
    <w:p w14:paraId="5CAA6CDC" w14:textId="77777777" w:rsidR="00834D3F" w:rsidRPr="00AD1F4C" w:rsidRDefault="00834D3F" w:rsidP="00834D3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834D3F" w:rsidRPr="00AD1F4C" w14:paraId="1E763F5C" w14:textId="77777777" w:rsidTr="00D00FEE">
        <w:tc>
          <w:tcPr>
            <w:tcW w:w="1106" w:type="dxa"/>
            <w:hideMark/>
          </w:tcPr>
          <w:p w14:paraId="111F0F90" w14:textId="77777777" w:rsidR="00834D3F" w:rsidRPr="00AD1F4C" w:rsidRDefault="00834D3F">
            <w:pPr>
              <w:rPr>
                <w:color w:val="auto"/>
              </w:rPr>
            </w:pPr>
            <w:r w:rsidRPr="00AD1F4C">
              <w:t>Ponudnik:</w:t>
            </w:r>
          </w:p>
        </w:tc>
        <w:tc>
          <w:tcPr>
            <w:tcW w:w="8109" w:type="dxa"/>
            <w:tcBorders>
              <w:top w:val="nil"/>
              <w:left w:val="nil"/>
              <w:bottom w:val="single" w:sz="4" w:space="0" w:color="auto"/>
              <w:right w:val="nil"/>
            </w:tcBorders>
          </w:tcPr>
          <w:p w14:paraId="6FA4C068" w14:textId="77777777" w:rsidR="00834D3F" w:rsidRPr="00AD1F4C" w:rsidRDefault="00834D3F">
            <w:pPr>
              <w:widowControl w:val="0"/>
              <w:tabs>
                <w:tab w:val="left" w:pos="90"/>
                <w:tab w:val="left" w:pos="964"/>
              </w:tabs>
              <w:autoSpaceDE w:val="0"/>
              <w:autoSpaceDN w:val="0"/>
              <w:adjustRightInd w:val="0"/>
            </w:pPr>
          </w:p>
        </w:tc>
      </w:tr>
    </w:tbl>
    <w:p w14:paraId="39695D5A" w14:textId="77777777" w:rsidR="00834D3F" w:rsidRPr="00AD1F4C" w:rsidRDefault="00834D3F" w:rsidP="00834D3F">
      <w:pPr>
        <w:widowControl w:val="0"/>
        <w:tabs>
          <w:tab w:val="left" w:pos="90"/>
          <w:tab w:val="left" w:pos="964"/>
        </w:tabs>
        <w:autoSpaceDE w:val="0"/>
        <w:autoSpaceDN w:val="0"/>
        <w:adjustRightInd w:val="0"/>
        <w:rPr>
          <w:rFonts w:ascii="Arial" w:hAnsi="Arial"/>
          <w:sz w:val="20"/>
        </w:rPr>
      </w:pPr>
    </w:p>
    <w:p w14:paraId="1A2F10A0" w14:textId="77777777" w:rsidR="00DF662F" w:rsidRPr="00AD1F4C" w:rsidRDefault="00DF662F" w:rsidP="00834D3F">
      <w:pPr>
        <w:widowControl w:val="0"/>
        <w:tabs>
          <w:tab w:val="left" w:pos="90"/>
          <w:tab w:val="left" w:pos="964"/>
        </w:tabs>
        <w:autoSpaceDE w:val="0"/>
        <w:autoSpaceDN w:val="0"/>
        <w:adjustRightInd w:val="0"/>
      </w:pPr>
    </w:p>
    <w:p w14:paraId="4FD428BB" w14:textId="77777777" w:rsidR="006D7D71" w:rsidRPr="00AD1F4C" w:rsidRDefault="006D7D71" w:rsidP="006D7D71">
      <w:pPr>
        <w:widowControl w:val="0"/>
        <w:tabs>
          <w:tab w:val="left" w:pos="90"/>
          <w:tab w:val="left" w:pos="964"/>
        </w:tabs>
        <w:autoSpaceDE w:val="0"/>
        <w:autoSpaceDN w:val="0"/>
        <w:adjustRightInd w:val="0"/>
      </w:pPr>
    </w:p>
    <w:p w14:paraId="1A9D962E" w14:textId="79C58686" w:rsidR="00834D3F" w:rsidRPr="00AD1F4C" w:rsidRDefault="00834D3F" w:rsidP="00834D3F">
      <w:pPr>
        <w:pStyle w:val="Telobesedila"/>
        <w:jc w:val="center"/>
        <w:rPr>
          <w:b/>
          <w:sz w:val="24"/>
        </w:rPr>
      </w:pPr>
      <w:r w:rsidRPr="00AD1F4C">
        <w:rPr>
          <w:b/>
          <w:sz w:val="24"/>
        </w:rPr>
        <w:t>POVZETEK PREDRAČUNA (REKAPITULACIJA)</w:t>
      </w:r>
    </w:p>
    <w:p w14:paraId="2A972433" w14:textId="77777777" w:rsidR="00834D3F" w:rsidRPr="00AD1F4C" w:rsidRDefault="00834D3F" w:rsidP="00834D3F">
      <w:pPr>
        <w:widowControl w:val="0"/>
        <w:tabs>
          <w:tab w:val="left" w:pos="90"/>
          <w:tab w:val="left" w:pos="964"/>
        </w:tabs>
        <w:autoSpaceDE w:val="0"/>
        <w:autoSpaceDN w:val="0"/>
        <w:adjustRightInd w:val="0"/>
        <w:rPr>
          <w:sz w:val="20"/>
        </w:rPr>
      </w:pPr>
    </w:p>
    <w:p w14:paraId="035488EE" w14:textId="77777777" w:rsidR="00DF662F" w:rsidRPr="00AD1F4C" w:rsidRDefault="00DF662F" w:rsidP="00834D3F">
      <w:pPr>
        <w:widowControl w:val="0"/>
        <w:tabs>
          <w:tab w:val="left" w:pos="90"/>
          <w:tab w:val="left" w:pos="964"/>
        </w:tabs>
        <w:autoSpaceDE w:val="0"/>
        <w:autoSpaceDN w:val="0"/>
        <w:adjustRightInd w:val="0"/>
      </w:pPr>
    </w:p>
    <w:p w14:paraId="5D15C21D" w14:textId="77777777" w:rsidR="00834D3F" w:rsidRPr="00AD1F4C" w:rsidRDefault="00834D3F" w:rsidP="00834D3F">
      <w:pPr>
        <w:widowControl w:val="0"/>
        <w:tabs>
          <w:tab w:val="left" w:pos="90"/>
          <w:tab w:val="left" w:pos="964"/>
        </w:tabs>
        <w:autoSpaceDE w:val="0"/>
        <w:autoSpaceDN w:val="0"/>
        <w:adjustRightInd w:val="0"/>
      </w:pPr>
      <w:r w:rsidRPr="00AD1F4C">
        <w:t>Ponudba se nanaša (ustrezno obkrožiti in/oz. izpolniti!):</w:t>
      </w:r>
    </w:p>
    <w:p w14:paraId="26C4C076" w14:textId="77777777" w:rsidR="00834D3F" w:rsidRPr="00AD1F4C" w:rsidRDefault="00834D3F" w:rsidP="00834D3F">
      <w:pPr>
        <w:widowControl w:val="0"/>
        <w:tabs>
          <w:tab w:val="left" w:pos="90"/>
          <w:tab w:val="left" w:pos="964"/>
        </w:tabs>
        <w:autoSpaceDE w:val="0"/>
        <w:autoSpaceDN w:val="0"/>
        <w:adjustRightInd w:val="0"/>
      </w:pPr>
    </w:p>
    <w:p w14:paraId="651824E3" w14:textId="77777777" w:rsidR="00834D3F" w:rsidRPr="00AD1F4C" w:rsidRDefault="00834D3F">
      <w:pPr>
        <w:widowControl w:val="0"/>
        <w:numPr>
          <w:ilvl w:val="0"/>
          <w:numId w:val="4"/>
        </w:numPr>
        <w:autoSpaceDE w:val="0"/>
        <w:autoSpaceDN w:val="0"/>
        <w:adjustRightInd w:val="0"/>
        <w:spacing w:line="240" w:lineRule="auto"/>
        <w:ind w:left="568" w:hanging="284"/>
      </w:pPr>
      <w:r w:rsidRPr="00AD1F4C">
        <w:t>Na celotno javno naročilo;</w:t>
      </w:r>
    </w:p>
    <w:p w14:paraId="04248C41" w14:textId="38783AD6" w:rsidR="00834D3F" w:rsidRPr="00AD1F4C" w:rsidRDefault="00834D3F">
      <w:pPr>
        <w:widowControl w:val="0"/>
        <w:numPr>
          <w:ilvl w:val="0"/>
          <w:numId w:val="4"/>
        </w:numPr>
        <w:autoSpaceDE w:val="0"/>
        <w:autoSpaceDN w:val="0"/>
        <w:adjustRightInd w:val="0"/>
        <w:spacing w:line="240" w:lineRule="auto"/>
        <w:ind w:left="568" w:hanging="284"/>
      </w:pPr>
      <w:r w:rsidRPr="00AD1F4C">
        <w:t>Na posamezen sklop št. __________</w:t>
      </w:r>
    </w:p>
    <w:p w14:paraId="09254E37" w14:textId="77777777" w:rsidR="00DF662F" w:rsidRPr="00AD1F4C" w:rsidRDefault="00DF662F" w:rsidP="00834D3F">
      <w:pPr>
        <w:widowControl w:val="0"/>
        <w:tabs>
          <w:tab w:val="left" w:pos="90"/>
          <w:tab w:val="left" w:pos="964"/>
        </w:tabs>
        <w:autoSpaceDE w:val="0"/>
        <w:autoSpaceDN w:val="0"/>
        <w:adjustRightInd w:val="0"/>
      </w:pPr>
    </w:p>
    <w:p w14:paraId="77365B16" w14:textId="77777777" w:rsidR="00834D3F" w:rsidRPr="00AD1F4C" w:rsidRDefault="00834D3F" w:rsidP="00834D3F">
      <w:pPr>
        <w:rPr>
          <w:color w:val="auto"/>
        </w:rPr>
      </w:pPr>
      <w:r w:rsidRPr="00AD1F4C">
        <w:t>Ponudbena cena v EUR (v ceni so zajeti vsi stroški, popusti, rabati, cena je fiksna).</w:t>
      </w:r>
    </w:p>
    <w:p w14:paraId="7B51434A" w14:textId="77777777" w:rsidR="00834D3F" w:rsidRPr="00AD1F4C" w:rsidRDefault="00834D3F" w:rsidP="00834D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5918"/>
      </w:tblGrid>
      <w:tr w:rsidR="00834D3F" w:rsidRPr="00AD1F4C" w14:paraId="53991E16" w14:textId="77777777" w:rsidTr="005E3E8B">
        <w:tc>
          <w:tcPr>
            <w:tcW w:w="8842" w:type="dxa"/>
            <w:gridSpan w:val="2"/>
            <w:tcBorders>
              <w:top w:val="single" w:sz="4" w:space="0" w:color="auto"/>
              <w:left w:val="single" w:sz="4" w:space="0" w:color="auto"/>
              <w:bottom w:val="single" w:sz="4" w:space="0" w:color="auto"/>
              <w:right w:val="single" w:sz="4" w:space="0" w:color="auto"/>
            </w:tcBorders>
            <w:vAlign w:val="center"/>
            <w:hideMark/>
          </w:tcPr>
          <w:p w14:paraId="778F6816" w14:textId="77777777" w:rsidR="00834D3F" w:rsidRPr="00AD1F4C" w:rsidRDefault="001B0B70">
            <w:pPr>
              <w:spacing w:before="60" w:after="60"/>
              <w:jc w:val="center"/>
              <w:rPr>
                <w:sz w:val="24"/>
                <w:szCs w:val="24"/>
              </w:rPr>
            </w:pPr>
            <w:r w:rsidRPr="00AD1F4C">
              <w:rPr>
                <w:b/>
              </w:rPr>
              <w:t xml:space="preserve">SKLOP 1: </w:t>
            </w:r>
            <w:r w:rsidR="00834D3F" w:rsidRPr="00AD1F4C">
              <w:rPr>
                <w:b/>
              </w:rPr>
              <w:t xml:space="preserve">ČRPALKE TSURAMI, GRUNDFUS, </w:t>
            </w:r>
            <w:r w:rsidR="006D7D71" w:rsidRPr="00AD1F4C">
              <w:rPr>
                <w:b/>
              </w:rPr>
              <w:t xml:space="preserve">ČRPALKE, </w:t>
            </w:r>
            <w:r w:rsidR="00834D3F" w:rsidRPr="00AD1F4C">
              <w:rPr>
                <w:b/>
              </w:rPr>
              <w:t>LITOSTROJ, JUNG</w:t>
            </w:r>
            <w:r w:rsidR="006D7D71" w:rsidRPr="00AD1F4C">
              <w:rPr>
                <w:b/>
              </w:rPr>
              <w:t xml:space="preserve"> ČRPALKE</w:t>
            </w:r>
            <w:r w:rsidR="00834D3F" w:rsidRPr="00AD1F4C">
              <w:rPr>
                <w:b/>
              </w:rPr>
              <w:t>, ELEKTROKOVINA, KSB, GORMAN-RUPP in DRUGE VGRAJENE TER V GRADNJI V KANALIZACIJSKEM SISTEMU JAVNEGA PODJETA NIGRAD, D.O.O.</w:t>
            </w:r>
          </w:p>
        </w:tc>
      </w:tr>
      <w:tr w:rsidR="00834D3F" w:rsidRPr="00AD1F4C" w14:paraId="2EC7753C" w14:textId="77777777" w:rsidTr="005E3E8B">
        <w:tc>
          <w:tcPr>
            <w:tcW w:w="2924" w:type="dxa"/>
            <w:tcBorders>
              <w:top w:val="single" w:sz="4" w:space="0" w:color="auto"/>
              <w:left w:val="single" w:sz="4" w:space="0" w:color="auto"/>
              <w:bottom w:val="single" w:sz="4" w:space="0" w:color="auto"/>
              <w:right w:val="single" w:sz="4" w:space="0" w:color="auto"/>
            </w:tcBorders>
            <w:vAlign w:val="center"/>
            <w:hideMark/>
          </w:tcPr>
          <w:p w14:paraId="342402D7" w14:textId="77777777" w:rsidR="00834D3F" w:rsidRPr="00AD1F4C" w:rsidRDefault="00834D3F">
            <w:pPr>
              <w:spacing w:before="60" w:after="60"/>
              <w:rPr>
                <w:b/>
                <w:sz w:val="20"/>
                <w:szCs w:val="20"/>
              </w:rPr>
            </w:pPr>
            <w:r w:rsidRPr="00AD1F4C">
              <w:rPr>
                <w:b/>
              </w:rPr>
              <w:t>Ponudbena cena brez DDV</w:t>
            </w:r>
          </w:p>
        </w:tc>
        <w:tc>
          <w:tcPr>
            <w:tcW w:w="5918" w:type="dxa"/>
            <w:tcBorders>
              <w:top w:val="single" w:sz="4" w:space="0" w:color="auto"/>
              <w:left w:val="single" w:sz="4" w:space="0" w:color="auto"/>
              <w:bottom w:val="single" w:sz="4" w:space="0" w:color="auto"/>
              <w:right w:val="single" w:sz="4" w:space="0" w:color="auto"/>
            </w:tcBorders>
            <w:vAlign w:val="center"/>
          </w:tcPr>
          <w:p w14:paraId="648DCB91" w14:textId="77777777" w:rsidR="00834D3F" w:rsidRPr="00AD1F4C" w:rsidRDefault="00834D3F">
            <w:pPr>
              <w:spacing w:before="60" w:after="60"/>
              <w:jc w:val="center"/>
              <w:rPr>
                <w:sz w:val="24"/>
                <w:szCs w:val="24"/>
              </w:rPr>
            </w:pPr>
          </w:p>
        </w:tc>
      </w:tr>
      <w:tr w:rsidR="00834D3F" w:rsidRPr="00AD1F4C" w14:paraId="4B41F86C" w14:textId="77777777" w:rsidTr="005E3E8B">
        <w:tc>
          <w:tcPr>
            <w:tcW w:w="2924" w:type="dxa"/>
            <w:tcBorders>
              <w:top w:val="single" w:sz="4" w:space="0" w:color="auto"/>
              <w:left w:val="single" w:sz="4" w:space="0" w:color="auto"/>
              <w:bottom w:val="single" w:sz="4" w:space="0" w:color="auto"/>
              <w:right w:val="single" w:sz="4" w:space="0" w:color="auto"/>
            </w:tcBorders>
            <w:vAlign w:val="center"/>
            <w:hideMark/>
          </w:tcPr>
          <w:p w14:paraId="34E9466E" w14:textId="77777777" w:rsidR="00834D3F" w:rsidRPr="00AD1F4C" w:rsidRDefault="00834D3F">
            <w:pPr>
              <w:spacing w:before="60" w:after="60"/>
              <w:rPr>
                <w:b/>
                <w:sz w:val="20"/>
                <w:szCs w:val="20"/>
              </w:rPr>
            </w:pPr>
            <w:r w:rsidRPr="00AD1F4C">
              <w:rPr>
                <w:b/>
              </w:rPr>
              <w:t>DDV (22 %)</w:t>
            </w:r>
          </w:p>
        </w:tc>
        <w:tc>
          <w:tcPr>
            <w:tcW w:w="5918" w:type="dxa"/>
            <w:tcBorders>
              <w:top w:val="single" w:sz="4" w:space="0" w:color="auto"/>
              <w:left w:val="single" w:sz="4" w:space="0" w:color="auto"/>
              <w:bottom w:val="single" w:sz="4" w:space="0" w:color="auto"/>
              <w:right w:val="single" w:sz="4" w:space="0" w:color="auto"/>
            </w:tcBorders>
            <w:vAlign w:val="center"/>
          </w:tcPr>
          <w:p w14:paraId="743FB64F" w14:textId="77777777" w:rsidR="00834D3F" w:rsidRPr="00AD1F4C" w:rsidRDefault="00834D3F">
            <w:pPr>
              <w:spacing w:before="60" w:after="60"/>
              <w:jc w:val="center"/>
              <w:rPr>
                <w:sz w:val="24"/>
                <w:szCs w:val="24"/>
              </w:rPr>
            </w:pPr>
          </w:p>
        </w:tc>
      </w:tr>
      <w:tr w:rsidR="00834D3F" w:rsidRPr="00AD1F4C" w14:paraId="7BC0096B" w14:textId="77777777" w:rsidTr="005E3E8B">
        <w:tc>
          <w:tcPr>
            <w:tcW w:w="2924" w:type="dxa"/>
            <w:tcBorders>
              <w:top w:val="single" w:sz="4" w:space="0" w:color="auto"/>
              <w:left w:val="single" w:sz="4" w:space="0" w:color="auto"/>
              <w:bottom w:val="single" w:sz="4" w:space="0" w:color="auto"/>
              <w:right w:val="single" w:sz="4" w:space="0" w:color="auto"/>
            </w:tcBorders>
            <w:vAlign w:val="center"/>
            <w:hideMark/>
          </w:tcPr>
          <w:p w14:paraId="3CE42DA9" w14:textId="77777777" w:rsidR="00834D3F" w:rsidRPr="00AD1F4C" w:rsidRDefault="00834D3F">
            <w:pPr>
              <w:spacing w:before="60" w:after="60"/>
              <w:rPr>
                <w:b/>
                <w:sz w:val="20"/>
                <w:szCs w:val="20"/>
              </w:rPr>
            </w:pPr>
            <w:r w:rsidRPr="00AD1F4C">
              <w:rPr>
                <w:b/>
              </w:rPr>
              <w:t>Skupaj z DDV</w:t>
            </w:r>
          </w:p>
        </w:tc>
        <w:tc>
          <w:tcPr>
            <w:tcW w:w="5918" w:type="dxa"/>
            <w:tcBorders>
              <w:top w:val="single" w:sz="4" w:space="0" w:color="auto"/>
              <w:left w:val="single" w:sz="4" w:space="0" w:color="auto"/>
              <w:bottom w:val="single" w:sz="4" w:space="0" w:color="auto"/>
              <w:right w:val="single" w:sz="4" w:space="0" w:color="auto"/>
            </w:tcBorders>
            <w:vAlign w:val="center"/>
          </w:tcPr>
          <w:p w14:paraId="18B891DA" w14:textId="77777777" w:rsidR="00834D3F" w:rsidRPr="00AD1F4C" w:rsidRDefault="00834D3F">
            <w:pPr>
              <w:spacing w:before="60" w:after="60"/>
              <w:jc w:val="center"/>
              <w:rPr>
                <w:sz w:val="24"/>
                <w:szCs w:val="24"/>
              </w:rPr>
            </w:pPr>
          </w:p>
        </w:tc>
      </w:tr>
      <w:tr w:rsidR="00834D3F" w:rsidRPr="00AD1F4C" w14:paraId="6D4F4A33" w14:textId="77777777" w:rsidTr="005E3E8B">
        <w:tc>
          <w:tcPr>
            <w:tcW w:w="8842" w:type="dxa"/>
            <w:gridSpan w:val="2"/>
            <w:tcBorders>
              <w:top w:val="single" w:sz="4" w:space="0" w:color="auto"/>
              <w:left w:val="single" w:sz="4" w:space="0" w:color="auto"/>
              <w:bottom w:val="single" w:sz="4" w:space="0" w:color="auto"/>
              <w:right w:val="single" w:sz="4" w:space="0" w:color="auto"/>
            </w:tcBorders>
            <w:vAlign w:val="center"/>
            <w:hideMark/>
          </w:tcPr>
          <w:p w14:paraId="11365B0A" w14:textId="77777777" w:rsidR="00834D3F" w:rsidRPr="00AD1F4C" w:rsidRDefault="001B0B70">
            <w:pPr>
              <w:spacing w:before="60" w:after="60"/>
              <w:jc w:val="center"/>
              <w:rPr>
                <w:sz w:val="24"/>
                <w:szCs w:val="24"/>
              </w:rPr>
            </w:pPr>
            <w:r w:rsidRPr="00AD1F4C">
              <w:rPr>
                <w:b/>
              </w:rPr>
              <w:t xml:space="preserve">SKLOP 2: </w:t>
            </w:r>
            <w:r w:rsidR="00834D3F" w:rsidRPr="00AD1F4C">
              <w:rPr>
                <w:b/>
              </w:rPr>
              <w:t>AUMA, ZAPORNICE, VRETENA</w:t>
            </w:r>
          </w:p>
        </w:tc>
      </w:tr>
      <w:tr w:rsidR="00834D3F" w:rsidRPr="00AD1F4C" w14:paraId="15AAFBCA" w14:textId="77777777" w:rsidTr="005E3E8B">
        <w:tc>
          <w:tcPr>
            <w:tcW w:w="2924" w:type="dxa"/>
            <w:tcBorders>
              <w:top w:val="single" w:sz="4" w:space="0" w:color="auto"/>
              <w:left w:val="single" w:sz="4" w:space="0" w:color="auto"/>
              <w:bottom w:val="single" w:sz="4" w:space="0" w:color="auto"/>
              <w:right w:val="single" w:sz="4" w:space="0" w:color="auto"/>
            </w:tcBorders>
            <w:vAlign w:val="center"/>
            <w:hideMark/>
          </w:tcPr>
          <w:p w14:paraId="15DE6FE1" w14:textId="77777777" w:rsidR="00834D3F" w:rsidRPr="00AD1F4C" w:rsidRDefault="00834D3F">
            <w:pPr>
              <w:spacing w:before="60" w:after="60"/>
              <w:rPr>
                <w:b/>
                <w:sz w:val="20"/>
                <w:szCs w:val="20"/>
              </w:rPr>
            </w:pPr>
            <w:r w:rsidRPr="00AD1F4C">
              <w:rPr>
                <w:b/>
              </w:rPr>
              <w:t>Ponudbena cena brez DDV</w:t>
            </w:r>
          </w:p>
        </w:tc>
        <w:tc>
          <w:tcPr>
            <w:tcW w:w="5918" w:type="dxa"/>
            <w:tcBorders>
              <w:top w:val="single" w:sz="4" w:space="0" w:color="auto"/>
              <w:left w:val="single" w:sz="4" w:space="0" w:color="auto"/>
              <w:bottom w:val="single" w:sz="4" w:space="0" w:color="auto"/>
              <w:right w:val="single" w:sz="4" w:space="0" w:color="auto"/>
            </w:tcBorders>
            <w:vAlign w:val="center"/>
          </w:tcPr>
          <w:p w14:paraId="1176CD34" w14:textId="77777777" w:rsidR="00834D3F" w:rsidRPr="00AD1F4C" w:rsidRDefault="00834D3F">
            <w:pPr>
              <w:spacing w:before="60" w:after="60"/>
              <w:jc w:val="center"/>
              <w:rPr>
                <w:sz w:val="24"/>
                <w:szCs w:val="24"/>
              </w:rPr>
            </w:pPr>
          </w:p>
        </w:tc>
      </w:tr>
      <w:tr w:rsidR="00834D3F" w:rsidRPr="00AD1F4C" w14:paraId="60D5FC66" w14:textId="77777777" w:rsidTr="005E3E8B">
        <w:tc>
          <w:tcPr>
            <w:tcW w:w="2924" w:type="dxa"/>
            <w:tcBorders>
              <w:top w:val="single" w:sz="4" w:space="0" w:color="auto"/>
              <w:left w:val="single" w:sz="4" w:space="0" w:color="auto"/>
              <w:bottom w:val="single" w:sz="4" w:space="0" w:color="auto"/>
              <w:right w:val="single" w:sz="4" w:space="0" w:color="auto"/>
            </w:tcBorders>
            <w:vAlign w:val="center"/>
            <w:hideMark/>
          </w:tcPr>
          <w:p w14:paraId="5B8A3B30" w14:textId="77777777" w:rsidR="00834D3F" w:rsidRPr="00AD1F4C" w:rsidRDefault="00834D3F">
            <w:pPr>
              <w:spacing w:before="60" w:after="60"/>
              <w:rPr>
                <w:b/>
                <w:sz w:val="20"/>
                <w:szCs w:val="20"/>
              </w:rPr>
            </w:pPr>
            <w:r w:rsidRPr="00AD1F4C">
              <w:rPr>
                <w:b/>
              </w:rPr>
              <w:t>DDV (22 %)</w:t>
            </w:r>
          </w:p>
        </w:tc>
        <w:tc>
          <w:tcPr>
            <w:tcW w:w="5918" w:type="dxa"/>
            <w:tcBorders>
              <w:top w:val="single" w:sz="4" w:space="0" w:color="auto"/>
              <w:left w:val="single" w:sz="4" w:space="0" w:color="auto"/>
              <w:bottom w:val="single" w:sz="4" w:space="0" w:color="auto"/>
              <w:right w:val="single" w:sz="4" w:space="0" w:color="auto"/>
            </w:tcBorders>
            <w:vAlign w:val="center"/>
          </w:tcPr>
          <w:p w14:paraId="610D933A" w14:textId="77777777" w:rsidR="00834D3F" w:rsidRPr="00AD1F4C" w:rsidRDefault="00834D3F">
            <w:pPr>
              <w:spacing w:before="60" w:after="60"/>
              <w:jc w:val="center"/>
              <w:rPr>
                <w:sz w:val="24"/>
                <w:szCs w:val="24"/>
              </w:rPr>
            </w:pPr>
          </w:p>
        </w:tc>
      </w:tr>
      <w:tr w:rsidR="00834D3F" w:rsidRPr="00AD1F4C" w14:paraId="7C1FD989" w14:textId="77777777" w:rsidTr="005E3E8B">
        <w:tc>
          <w:tcPr>
            <w:tcW w:w="2924" w:type="dxa"/>
            <w:tcBorders>
              <w:top w:val="single" w:sz="4" w:space="0" w:color="auto"/>
              <w:left w:val="single" w:sz="4" w:space="0" w:color="auto"/>
              <w:bottom w:val="single" w:sz="4" w:space="0" w:color="auto"/>
              <w:right w:val="single" w:sz="4" w:space="0" w:color="auto"/>
            </w:tcBorders>
            <w:vAlign w:val="center"/>
            <w:hideMark/>
          </w:tcPr>
          <w:p w14:paraId="0C40B737" w14:textId="77777777" w:rsidR="00834D3F" w:rsidRPr="00AD1F4C" w:rsidRDefault="00834D3F">
            <w:pPr>
              <w:spacing w:before="60" w:after="60"/>
              <w:rPr>
                <w:b/>
                <w:sz w:val="20"/>
                <w:szCs w:val="20"/>
              </w:rPr>
            </w:pPr>
            <w:r w:rsidRPr="00AD1F4C">
              <w:rPr>
                <w:b/>
              </w:rPr>
              <w:t>Skupaj z DDV</w:t>
            </w:r>
          </w:p>
        </w:tc>
        <w:tc>
          <w:tcPr>
            <w:tcW w:w="5918" w:type="dxa"/>
            <w:tcBorders>
              <w:top w:val="single" w:sz="4" w:space="0" w:color="auto"/>
              <w:left w:val="single" w:sz="4" w:space="0" w:color="auto"/>
              <w:bottom w:val="single" w:sz="4" w:space="0" w:color="auto"/>
              <w:right w:val="single" w:sz="4" w:space="0" w:color="auto"/>
            </w:tcBorders>
            <w:vAlign w:val="center"/>
          </w:tcPr>
          <w:p w14:paraId="29C16A82" w14:textId="77777777" w:rsidR="00834D3F" w:rsidRPr="00AD1F4C" w:rsidRDefault="00834D3F">
            <w:pPr>
              <w:spacing w:before="60" w:after="60"/>
              <w:jc w:val="center"/>
              <w:rPr>
                <w:sz w:val="24"/>
                <w:szCs w:val="24"/>
              </w:rPr>
            </w:pPr>
          </w:p>
        </w:tc>
      </w:tr>
    </w:tbl>
    <w:p w14:paraId="5E27D886" w14:textId="69214CE5" w:rsidR="005E3E8B" w:rsidRPr="00AD1F4C" w:rsidRDefault="005E3E8B" w:rsidP="00834D3F">
      <w:pPr>
        <w:rPr>
          <w:rFonts w:ascii="Arial" w:hAnsi="Arial"/>
          <w:sz w:val="20"/>
        </w:rPr>
      </w:pPr>
    </w:p>
    <w:p w14:paraId="3D8FECB8" w14:textId="77777777" w:rsidR="005E3E8B" w:rsidRPr="00AD1F4C" w:rsidRDefault="005E3E8B">
      <w:pPr>
        <w:spacing w:line="240" w:lineRule="auto"/>
        <w:jc w:val="left"/>
        <w:rPr>
          <w:rFonts w:ascii="Arial" w:hAnsi="Arial"/>
          <w:sz w:val="20"/>
        </w:rPr>
      </w:pPr>
      <w:r w:rsidRPr="00AD1F4C">
        <w:rPr>
          <w:rFonts w:ascii="Arial" w:hAnsi="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5918"/>
      </w:tblGrid>
      <w:tr w:rsidR="005E3E8B" w:rsidRPr="00AD1F4C" w14:paraId="24FAC929" w14:textId="77777777" w:rsidTr="00ED45CB">
        <w:tc>
          <w:tcPr>
            <w:tcW w:w="8842" w:type="dxa"/>
            <w:gridSpan w:val="2"/>
            <w:tcBorders>
              <w:top w:val="single" w:sz="4" w:space="0" w:color="auto"/>
              <w:left w:val="single" w:sz="4" w:space="0" w:color="auto"/>
              <w:bottom w:val="single" w:sz="4" w:space="0" w:color="auto"/>
              <w:right w:val="single" w:sz="4" w:space="0" w:color="auto"/>
            </w:tcBorders>
            <w:vAlign w:val="center"/>
            <w:hideMark/>
          </w:tcPr>
          <w:p w14:paraId="55792E87" w14:textId="77777777" w:rsidR="005E3E8B" w:rsidRPr="00AD1F4C" w:rsidRDefault="005E3E8B" w:rsidP="00ED45CB">
            <w:pPr>
              <w:spacing w:before="60" w:after="60"/>
              <w:jc w:val="center"/>
              <w:rPr>
                <w:sz w:val="24"/>
                <w:szCs w:val="24"/>
              </w:rPr>
            </w:pPr>
            <w:r w:rsidRPr="00AD1F4C">
              <w:rPr>
                <w:b/>
              </w:rPr>
              <w:lastRenderedPageBreak/>
              <w:t>SKLOP 3: DOBAVA REZERVNIH DELOV, SERVISIRANJE STROJNE IN PROGRAMSKE OPREME SCADA NA ČP MELJE IN OBJEKTIH KATERI SO VEZANI NA SCADA ČRPALIŠČE MELJE</w:t>
            </w:r>
          </w:p>
        </w:tc>
      </w:tr>
      <w:tr w:rsidR="005E3E8B" w:rsidRPr="00AD1F4C" w14:paraId="01FE8D5B"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4403F4BF" w14:textId="77777777" w:rsidR="005E3E8B" w:rsidRPr="00AD1F4C" w:rsidRDefault="005E3E8B" w:rsidP="00ED45CB">
            <w:pPr>
              <w:spacing w:before="60" w:after="60"/>
              <w:rPr>
                <w:b/>
                <w:sz w:val="20"/>
                <w:szCs w:val="20"/>
              </w:rPr>
            </w:pPr>
            <w:r w:rsidRPr="00AD1F4C">
              <w:rPr>
                <w:b/>
              </w:rPr>
              <w:t>Ponudbena cena brez DDV</w:t>
            </w:r>
          </w:p>
        </w:tc>
        <w:tc>
          <w:tcPr>
            <w:tcW w:w="5918" w:type="dxa"/>
            <w:tcBorders>
              <w:top w:val="single" w:sz="4" w:space="0" w:color="auto"/>
              <w:left w:val="single" w:sz="4" w:space="0" w:color="auto"/>
              <w:bottom w:val="single" w:sz="4" w:space="0" w:color="auto"/>
              <w:right w:val="single" w:sz="4" w:space="0" w:color="auto"/>
            </w:tcBorders>
            <w:vAlign w:val="center"/>
          </w:tcPr>
          <w:p w14:paraId="66D12ED5" w14:textId="77777777" w:rsidR="005E3E8B" w:rsidRPr="00AD1F4C" w:rsidRDefault="005E3E8B" w:rsidP="00ED45CB">
            <w:pPr>
              <w:spacing w:before="60" w:after="60"/>
              <w:jc w:val="center"/>
              <w:rPr>
                <w:sz w:val="24"/>
                <w:szCs w:val="24"/>
              </w:rPr>
            </w:pPr>
          </w:p>
        </w:tc>
      </w:tr>
      <w:tr w:rsidR="005E3E8B" w:rsidRPr="00AD1F4C" w14:paraId="7DB54BC3"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1D8185B9" w14:textId="77777777" w:rsidR="005E3E8B" w:rsidRPr="00AD1F4C" w:rsidRDefault="005E3E8B" w:rsidP="00ED45CB">
            <w:pPr>
              <w:spacing w:before="60" w:after="60"/>
              <w:rPr>
                <w:b/>
                <w:sz w:val="20"/>
                <w:szCs w:val="20"/>
              </w:rPr>
            </w:pPr>
            <w:r w:rsidRPr="00AD1F4C">
              <w:rPr>
                <w:b/>
              </w:rPr>
              <w:t>DDV (22 %)</w:t>
            </w:r>
          </w:p>
        </w:tc>
        <w:tc>
          <w:tcPr>
            <w:tcW w:w="5918" w:type="dxa"/>
            <w:tcBorders>
              <w:top w:val="single" w:sz="4" w:space="0" w:color="auto"/>
              <w:left w:val="single" w:sz="4" w:space="0" w:color="auto"/>
              <w:bottom w:val="single" w:sz="4" w:space="0" w:color="auto"/>
              <w:right w:val="single" w:sz="4" w:space="0" w:color="auto"/>
            </w:tcBorders>
            <w:vAlign w:val="center"/>
          </w:tcPr>
          <w:p w14:paraId="0CF3BD64" w14:textId="77777777" w:rsidR="005E3E8B" w:rsidRPr="00AD1F4C" w:rsidRDefault="005E3E8B" w:rsidP="00ED45CB">
            <w:pPr>
              <w:spacing w:before="60" w:after="60"/>
              <w:jc w:val="center"/>
              <w:rPr>
                <w:sz w:val="24"/>
                <w:szCs w:val="24"/>
              </w:rPr>
            </w:pPr>
          </w:p>
        </w:tc>
      </w:tr>
      <w:tr w:rsidR="005E3E8B" w:rsidRPr="00AD1F4C" w14:paraId="14046458"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2F287F03" w14:textId="77777777" w:rsidR="005E3E8B" w:rsidRPr="00AD1F4C" w:rsidRDefault="005E3E8B" w:rsidP="00ED45CB">
            <w:pPr>
              <w:spacing w:before="60" w:after="60"/>
              <w:rPr>
                <w:b/>
                <w:sz w:val="20"/>
                <w:szCs w:val="20"/>
              </w:rPr>
            </w:pPr>
            <w:r w:rsidRPr="00AD1F4C">
              <w:rPr>
                <w:b/>
              </w:rPr>
              <w:t>Skupaj z DDV</w:t>
            </w:r>
          </w:p>
        </w:tc>
        <w:tc>
          <w:tcPr>
            <w:tcW w:w="5918" w:type="dxa"/>
            <w:tcBorders>
              <w:top w:val="single" w:sz="4" w:space="0" w:color="auto"/>
              <w:left w:val="single" w:sz="4" w:space="0" w:color="auto"/>
              <w:bottom w:val="single" w:sz="4" w:space="0" w:color="auto"/>
              <w:right w:val="single" w:sz="4" w:space="0" w:color="auto"/>
            </w:tcBorders>
            <w:vAlign w:val="center"/>
          </w:tcPr>
          <w:p w14:paraId="3F9D63A4" w14:textId="77777777" w:rsidR="005E3E8B" w:rsidRPr="00AD1F4C" w:rsidRDefault="005E3E8B" w:rsidP="00ED45CB">
            <w:pPr>
              <w:spacing w:before="60" w:after="60"/>
              <w:jc w:val="center"/>
              <w:rPr>
                <w:sz w:val="24"/>
                <w:szCs w:val="24"/>
              </w:rPr>
            </w:pPr>
          </w:p>
        </w:tc>
      </w:tr>
      <w:tr w:rsidR="005E3E8B" w:rsidRPr="00AD1F4C" w14:paraId="5FF8F9FE" w14:textId="77777777" w:rsidTr="00ED45CB">
        <w:tc>
          <w:tcPr>
            <w:tcW w:w="8842" w:type="dxa"/>
            <w:gridSpan w:val="2"/>
            <w:tcBorders>
              <w:top w:val="single" w:sz="4" w:space="0" w:color="auto"/>
              <w:left w:val="single" w:sz="4" w:space="0" w:color="auto"/>
              <w:bottom w:val="single" w:sz="4" w:space="0" w:color="auto"/>
              <w:right w:val="single" w:sz="4" w:space="0" w:color="auto"/>
            </w:tcBorders>
            <w:vAlign w:val="center"/>
            <w:hideMark/>
          </w:tcPr>
          <w:p w14:paraId="078A4EAD" w14:textId="77777777" w:rsidR="005E3E8B" w:rsidRPr="00AD1F4C" w:rsidRDefault="005E3E8B" w:rsidP="00ED45CB">
            <w:pPr>
              <w:spacing w:before="60" w:after="60"/>
              <w:jc w:val="center"/>
              <w:rPr>
                <w:sz w:val="24"/>
                <w:szCs w:val="24"/>
              </w:rPr>
            </w:pPr>
            <w:r w:rsidRPr="00AD1F4C">
              <w:rPr>
                <w:b/>
              </w:rPr>
              <w:t>SKLOP 4: MERILCI PRETOKA</w:t>
            </w:r>
          </w:p>
        </w:tc>
      </w:tr>
      <w:tr w:rsidR="005E3E8B" w:rsidRPr="00AD1F4C" w14:paraId="427F3D4F"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6D9B797C" w14:textId="77777777" w:rsidR="005E3E8B" w:rsidRPr="00AD1F4C" w:rsidRDefault="005E3E8B" w:rsidP="00ED45CB">
            <w:pPr>
              <w:spacing w:before="60" w:after="60"/>
              <w:rPr>
                <w:b/>
                <w:sz w:val="20"/>
                <w:szCs w:val="20"/>
              </w:rPr>
            </w:pPr>
            <w:r w:rsidRPr="00AD1F4C">
              <w:rPr>
                <w:b/>
              </w:rPr>
              <w:t>Ponudbena cena brez DDV</w:t>
            </w:r>
          </w:p>
        </w:tc>
        <w:tc>
          <w:tcPr>
            <w:tcW w:w="5918" w:type="dxa"/>
            <w:tcBorders>
              <w:top w:val="single" w:sz="4" w:space="0" w:color="auto"/>
              <w:left w:val="single" w:sz="4" w:space="0" w:color="auto"/>
              <w:bottom w:val="single" w:sz="4" w:space="0" w:color="auto"/>
              <w:right w:val="single" w:sz="4" w:space="0" w:color="auto"/>
            </w:tcBorders>
            <w:vAlign w:val="center"/>
          </w:tcPr>
          <w:p w14:paraId="00907FB0" w14:textId="77777777" w:rsidR="005E3E8B" w:rsidRPr="00AD1F4C" w:rsidRDefault="005E3E8B" w:rsidP="00ED45CB">
            <w:pPr>
              <w:spacing w:before="60" w:after="60"/>
              <w:jc w:val="center"/>
              <w:rPr>
                <w:sz w:val="24"/>
                <w:szCs w:val="24"/>
              </w:rPr>
            </w:pPr>
          </w:p>
        </w:tc>
      </w:tr>
      <w:tr w:rsidR="005E3E8B" w:rsidRPr="00AD1F4C" w14:paraId="07AEBA8B"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265FC649" w14:textId="77777777" w:rsidR="005E3E8B" w:rsidRPr="00AD1F4C" w:rsidRDefault="005E3E8B" w:rsidP="00ED45CB">
            <w:pPr>
              <w:spacing w:before="60" w:after="60"/>
              <w:rPr>
                <w:b/>
                <w:sz w:val="20"/>
                <w:szCs w:val="20"/>
              </w:rPr>
            </w:pPr>
            <w:r w:rsidRPr="00AD1F4C">
              <w:rPr>
                <w:b/>
              </w:rPr>
              <w:t>DDV (22 %)</w:t>
            </w:r>
          </w:p>
        </w:tc>
        <w:tc>
          <w:tcPr>
            <w:tcW w:w="5918" w:type="dxa"/>
            <w:tcBorders>
              <w:top w:val="single" w:sz="4" w:space="0" w:color="auto"/>
              <w:left w:val="single" w:sz="4" w:space="0" w:color="auto"/>
              <w:bottom w:val="single" w:sz="4" w:space="0" w:color="auto"/>
              <w:right w:val="single" w:sz="4" w:space="0" w:color="auto"/>
            </w:tcBorders>
            <w:vAlign w:val="center"/>
          </w:tcPr>
          <w:p w14:paraId="4346A181" w14:textId="77777777" w:rsidR="005E3E8B" w:rsidRPr="00AD1F4C" w:rsidRDefault="005E3E8B" w:rsidP="00ED45CB">
            <w:pPr>
              <w:spacing w:before="60" w:after="60"/>
              <w:jc w:val="center"/>
              <w:rPr>
                <w:sz w:val="24"/>
                <w:szCs w:val="24"/>
              </w:rPr>
            </w:pPr>
          </w:p>
        </w:tc>
      </w:tr>
      <w:tr w:rsidR="005E3E8B" w:rsidRPr="00AD1F4C" w14:paraId="751D3E43"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55371074" w14:textId="77777777" w:rsidR="005E3E8B" w:rsidRPr="00AD1F4C" w:rsidRDefault="005E3E8B" w:rsidP="00ED45CB">
            <w:pPr>
              <w:spacing w:before="60" w:after="60"/>
              <w:rPr>
                <w:b/>
                <w:sz w:val="20"/>
                <w:szCs w:val="20"/>
              </w:rPr>
            </w:pPr>
            <w:r w:rsidRPr="00AD1F4C">
              <w:rPr>
                <w:b/>
              </w:rPr>
              <w:t>Skupaj z DDV</w:t>
            </w:r>
          </w:p>
        </w:tc>
        <w:tc>
          <w:tcPr>
            <w:tcW w:w="5918" w:type="dxa"/>
            <w:tcBorders>
              <w:top w:val="single" w:sz="4" w:space="0" w:color="auto"/>
              <w:left w:val="single" w:sz="4" w:space="0" w:color="auto"/>
              <w:bottom w:val="single" w:sz="4" w:space="0" w:color="auto"/>
              <w:right w:val="single" w:sz="4" w:space="0" w:color="auto"/>
            </w:tcBorders>
            <w:vAlign w:val="center"/>
          </w:tcPr>
          <w:p w14:paraId="3C7F278E" w14:textId="77777777" w:rsidR="005E3E8B" w:rsidRPr="00AD1F4C" w:rsidRDefault="005E3E8B" w:rsidP="00ED45CB">
            <w:pPr>
              <w:spacing w:before="60" w:after="60"/>
              <w:jc w:val="center"/>
              <w:rPr>
                <w:sz w:val="24"/>
                <w:szCs w:val="24"/>
              </w:rPr>
            </w:pPr>
          </w:p>
        </w:tc>
      </w:tr>
      <w:tr w:rsidR="005E3E8B" w:rsidRPr="00AD1F4C" w14:paraId="2798DA33" w14:textId="77777777" w:rsidTr="00ED45CB">
        <w:tc>
          <w:tcPr>
            <w:tcW w:w="8842" w:type="dxa"/>
            <w:gridSpan w:val="2"/>
            <w:tcBorders>
              <w:top w:val="single" w:sz="4" w:space="0" w:color="auto"/>
              <w:left w:val="single" w:sz="4" w:space="0" w:color="auto"/>
              <w:bottom w:val="single" w:sz="4" w:space="0" w:color="auto"/>
              <w:right w:val="single" w:sz="4" w:space="0" w:color="auto"/>
            </w:tcBorders>
            <w:vAlign w:val="center"/>
            <w:hideMark/>
          </w:tcPr>
          <w:p w14:paraId="7DEA7BB5" w14:textId="77777777" w:rsidR="005E3E8B" w:rsidRPr="00AD1F4C" w:rsidRDefault="005E3E8B" w:rsidP="00ED45CB">
            <w:pPr>
              <w:spacing w:before="60" w:after="60"/>
              <w:jc w:val="center"/>
              <w:rPr>
                <w:sz w:val="24"/>
                <w:szCs w:val="24"/>
              </w:rPr>
            </w:pPr>
            <w:r w:rsidRPr="00AD1F4C">
              <w:rPr>
                <w:b/>
              </w:rPr>
              <w:t>SKLOP 5: IR PANELI</w:t>
            </w:r>
          </w:p>
        </w:tc>
      </w:tr>
      <w:tr w:rsidR="005E3E8B" w:rsidRPr="00AD1F4C" w14:paraId="6AC516B0"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2DF78B5A" w14:textId="77777777" w:rsidR="005E3E8B" w:rsidRPr="00AD1F4C" w:rsidRDefault="005E3E8B" w:rsidP="00ED45CB">
            <w:pPr>
              <w:spacing w:before="60" w:after="60"/>
              <w:rPr>
                <w:b/>
                <w:sz w:val="20"/>
                <w:szCs w:val="20"/>
              </w:rPr>
            </w:pPr>
            <w:r w:rsidRPr="00AD1F4C">
              <w:rPr>
                <w:b/>
              </w:rPr>
              <w:t>Ponudbena cena brez DDV</w:t>
            </w:r>
          </w:p>
        </w:tc>
        <w:tc>
          <w:tcPr>
            <w:tcW w:w="5918" w:type="dxa"/>
            <w:tcBorders>
              <w:top w:val="single" w:sz="4" w:space="0" w:color="auto"/>
              <w:left w:val="single" w:sz="4" w:space="0" w:color="auto"/>
              <w:bottom w:val="single" w:sz="4" w:space="0" w:color="auto"/>
              <w:right w:val="single" w:sz="4" w:space="0" w:color="auto"/>
            </w:tcBorders>
            <w:vAlign w:val="center"/>
          </w:tcPr>
          <w:p w14:paraId="0CA9D7B6" w14:textId="77777777" w:rsidR="005E3E8B" w:rsidRPr="00AD1F4C" w:rsidRDefault="005E3E8B" w:rsidP="00ED45CB">
            <w:pPr>
              <w:spacing w:before="60" w:after="60"/>
              <w:jc w:val="center"/>
              <w:rPr>
                <w:sz w:val="24"/>
                <w:szCs w:val="24"/>
              </w:rPr>
            </w:pPr>
          </w:p>
        </w:tc>
      </w:tr>
      <w:tr w:rsidR="005E3E8B" w:rsidRPr="00AD1F4C" w14:paraId="59C3E7FD"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26045945" w14:textId="77777777" w:rsidR="005E3E8B" w:rsidRPr="00AD1F4C" w:rsidRDefault="005E3E8B" w:rsidP="00ED45CB">
            <w:pPr>
              <w:spacing w:before="60" w:after="60"/>
              <w:rPr>
                <w:b/>
                <w:sz w:val="20"/>
                <w:szCs w:val="20"/>
              </w:rPr>
            </w:pPr>
            <w:r w:rsidRPr="00AD1F4C">
              <w:rPr>
                <w:b/>
              </w:rPr>
              <w:t>DDV (22 %)</w:t>
            </w:r>
          </w:p>
        </w:tc>
        <w:tc>
          <w:tcPr>
            <w:tcW w:w="5918" w:type="dxa"/>
            <w:tcBorders>
              <w:top w:val="single" w:sz="4" w:space="0" w:color="auto"/>
              <w:left w:val="single" w:sz="4" w:space="0" w:color="auto"/>
              <w:bottom w:val="single" w:sz="4" w:space="0" w:color="auto"/>
              <w:right w:val="single" w:sz="4" w:space="0" w:color="auto"/>
            </w:tcBorders>
            <w:vAlign w:val="center"/>
          </w:tcPr>
          <w:p w14:paraId="0FE1854F" w14:textId="77777777" w:rsidR="005E3E8B" w:rsidRPr="00AD1F4C" w:rsidRDefault="005E3E8B" w:rsidP="00ED45CB">
            <w:pPr>
              <w:spacing w:before="60" w:after="60"/>
              <w:jc w:val="center"/>
              <w:rPr>
                <w:sz w:val="24"/>
                <w:szCs w:val="24"/>
              </w:rPr>
            </w:pPr>
          </w:p>
        </w:tc>
      </w:tr>
      <w:tr w:rsidR="005E3E8B" w:rsidRPr="00AD1F4C" w14:paraId="104C3E28" w14:textId="77777777" w:rsidTr="00ED45CB">
        <w:tc>
          <w:tcPr>
            <w:tcW w:w="2924" w:type="dxa"/>
            <w:tcBorders>
              <w:top w:val="single" w:sz="4" w:space="0" w:color="auto"/>
              <w:left w:val="single" w:sz="4" w:space="0" w:color="auto"/>
              <w:bottom w:val="single" w:sz="4" w:space="0" w:color="auto"/>
              <w:right w:val="single" w:sz="4" w:space="0" w:color="auto"/>
            </w:tcBorders>
            <w:vAlign w:val="center"/>
            <w:hideMark/>
          </w:tcPr>
          <w:p w14:paraId="4BA7A8E8" w14:textId="77777777" w:rsidR="005E3E8B" w:rsidRPr="00AD1F4C" w:rsidRDefault="005E3E8B" w:rsidP="00ED45CB">
            <w:pPr>
              <w:spacing w:before="60" w:after="60"/>
              <w:rPr>
                <w:b/>
                <w:sz w:val="20"/>
                <w:szCs w:val="20"/>
              </w:rPr>
            </w:pPr>
            <w:r w:rsidRPr="00AD1F4C">
              <w:rPr>
                <w:b/>
              </w:rPr>
              <w:t>Skupaj z DDV</w:t>
            </w:r>
          </w:p>
        </w:tc>
        <w:tc>
          <w:tcPr>
            <w:tcW w:w="5918" w:type="dxa"/>
            <w:tcBorders>
              <w:top w:val="single" w:sz="4" w:space="0" w:color="auto"/>
              <w:left w:val="single" w:sz="4" w:space="0" w:color="auto"/>
              <w:bottom w:val="single" w:sz="4" w:space="0" w:color="auto"/>
              <w:right w:val="single" w:sz="4" w:space="0" w:color="auto"/>
            </w:tcBorders>
            <w:vAlign w:val="center"/>
          </w:tcPr>
          <w:p w14:paraId="7A079782" w14:textId="77777777" w:rsidR="005E3E8B" w:rsidRPr="00AD1F4C" w:rsidRDefault="005E3E8B" w:rsidP="00ED45CB">
            <w:pPr>
              <w:spacing w:before="60" w:after="60"/>
              <w:jc w:val="center"/>
              <w:rPr>
                <w:sz w:val="24"/>
                <w:szCs w:val="24"/>
              </w:rPr>
            </w:pPr>
          </w:p>
        </w:tc>
      </w:tr>
    </w:tbl>
    <w:p w14:paraId="1A772DB6" w14:textId="77777777" w:rsidR="00834D3F" w:rsidRPr="00AD1F4C" w:rsidRDefault="00834D3F" w:rsidP="00834D3F">
      <w:pPr>
        <w:rPr>
          <w:rFonts w:ascii="Arial" w:hAnsi="Arial"/>
          <w:sz w:val="20"/>
        </w:rPr>
      </w:pPr>
    </w:p>
    <w:p w14:paraId="39AA7069" w14:textId="77777777" w:rsidR="00834D3F" w:rsidRPr="00AD1F4C" w:rsidRDefault="00834D3F" w:rsidP="00834D3F"/>
    <w:p w14:paraId="5AA73CEA" w14:textId="77777777" w:rsidR="00834D3F" w:rsidRPr="00AD1F4C" w:rsidRDefault="00834D3F" w:rsidP="00834D3F"/>
    <w:tbl>
      <w:tblPr>
        <w:tblW w:w="0" w:type="auto"/>
        <w:tblCellMar>
          <w:left w:w="0" w:type="dxa"/>
          <w:right w:w="0" w:type="dxa"/>
        </w:tblCellMar>
        <w:tblLook w:val="04A0" w:firstRow="1" w:lastRow="0" w:firstColumn="1" w:lastColumn="0" w:noHBand="0" w:noVBand="1"/>
      </w:tblPr>
      <w:tblGrid>
        <w:gridCol w:w="3413"/>
        <w:gridCol w:w="2054"/>
        <w:gridCol w:w="3557"/>
      </w:tblGrid>
      <w:tr w:rsidR="00834D3F" w:rsidRPr="00AD1F4C" w14:paraId="2B8709C9" w14:textId="77777777" w:rsidTr="00834D3F">
        <w:tc>
          <w:tcPr>
            <w:tcW w:w="3430" w:type="dxa"/>
            <w:hideMark/>
          </w:tcPr>
          <w:p w14:paraId="5CD8D5DE" w14:textId="77777777" w:rsidR="00834D3F" w:rsidRPr="00AD1F4C" w:rsidRDefault="00834D3F">
            <w:pPr>
              <w:widowControl w:val="0"/>
              <w:tabs>
                <w:tab w:val="left" w:pos="5580"/>
              </w:tabs>
              <w:autoSpaceDE w:val="0"/>
              <w:autoSpaceDN w:val="0"/>
              <w:adjustRightInd w:val="0"/>
              <w:spacing w:before="48"/>
              <w:jc w:val="center"/>
              <w:rPr>
                <w:rFonts w:cs="Arial"/>
              </w:rPr>
            </w:pPr>
            <w:r w:rsidRPr="00AD1F4C">
              <w:rPr>
                <w:rFonts w:cs="Arial"/>
              </w:rPr>
              <w:t>Kraj in datum:</w:t>
            </w:r>
          </w:p>
        </w:tc>
        <w:tc>
          <w:tcPr>
            <w:tcW w:w="2067" w:type="dxa"/>
          </w:tcPr>
          <w:p w14:paraId="05917EF8" w14:textId="77777777" w:rsidR="00834D3F" w:rsidRPr="00AD1F4C" w:rsidRDefault="00834D3F">
            <w:pPr>
              <w:widowControl w:val="0"/>
              <w:tabs>
                <w:tab w:val="left" w:pos="5580"/>
              </w:tabs>
              <w:autoSpaceDE w:val="0"/>
              <w:autoSpaceDN w:val="0"/>
              <w:adjustRightInd w:val="0"/>
              <w:spacing w:before="48"/>
              <w:jc w:val="center"/>
              <w:rPr>
                <w:rFonts w:cs="Arial"/>
              </w:rPr>
            </w:pPr>
          </w:p>
        </w:tc>
        <w:tc>
          <w:tcPr>
            <w:tcW w:w="3573" w:type="dxa"/>
            <w:hideMark/>
          </w:tcPr>
          <w:p w14:paraId="39C090FD" w14:textId="77777777" w:rsidR="00834D3F" w:rsidRPr="00AD1F4C" w:rsidRDefault="00834D3F">
            <w:pPr>
              <w:widowControl w:val="0"/>
              <w:tabs>
                <w:tab w:val="left" w:pos="5580"/>
              </w:tabs>
              <w:autoSpaceDE w:val="0"/>
              <w:autoSpaceDN w:val="0"/>
              <w:adjustRightInd w:val="0"/>
              <w:spacing w:before="48"/>
              <w:jc w:val="center"/>
              <w:rPr>
                <w:rFonts w:cs="Arial"/>
              </w:rPr>
            </w:pPr>
            <w:r w:rsidRPr="00AD1F4C">
              <w:rPr>
                <w:rFonts w:cs="Arial"/>
              </w:rPr>
              <w:t>Podpis odgovorne osebe:</w:t>
            </w:r>
          </w:p>
        </w:tc>
      </w:tr>
      <w:tr w:rsidR="00834D3F" w:rsidRPr="00AD1F4C" w14:paraId="6B4E8B57" w14:textId="77777777" w:rsidTr="00834D3F">
        <w:tc>
          <w:tcPr>
            <w:tcW w:w="3430" w:type="dxa"/>
            <w:tcBorders>
              <w:top w:val="nil"/>
              <w:left w:val="nil"/>
              <w:bottom w:val="single" w:sz="4" w:space="0" w:color="auto"/>
              <w:right w:val="nil"/>
            </w:tcBorders>
          </w:tcPr>
          <w:p w14:paraId="768F2F9F" w14:textId="77777777" w:rsidR="00834D3F" w:rsidRPr="00AD1F4C" w:rsidRDefault="00834D3F">
            <w:pPr>
              <w:widowControl w:val="0"/>
              <w:tabs>
                <w:tab w:val="left" w:pos="5580"/>
              </w:tabs>
              <w:autoSpaceDE w:val="0"/>
              <w:autoSpaceDN w:val="0"/>
              <w:adjustRightInd w:val="0"/>
              <w:spacing w:before="48"/>
              <w:jc w:val="center"/>
              <w:rPr>
                <w:rFonts w:cs="Arial"/>
              </w:rPr>
            </w:pPr>
          </w:p>
          <w:p w14:paraId="6E22CB2A" w14:textId="77777777" w:rsidR="00834D3F" w:rsidRPr="00AD1F4C" w:rsidRDefault="00834D3F">
            <w:pPr>
              <w:widowControl w:val="0"/>
              <w:tabs>
                <w:tab w:val="left" w:pos="5580"/>
              </w:tabs>
              <w:autoSpaceDE w:val="0"/>
              <w:autoSpaceDN w:val="0"/>
              <w:adjustRightInd w:val="0"/>
              <w:spacing w:before="48"/>
              <w:jc w:val="center"/>
              <w:rPr>
                <w:rFonts w:cs="Arial"/>
              </w:rPr>
            </w:pPr>
          </w:p>
        </w:tc>
        <w:tc>
          <w:tcPr>
            <w:tcW w:w="2067" w:type="dxa"/>
          </w:tcPr>
          <w:p w14:paraId="47D8F362" w14:textId="77777777" w:rsidR="00834D3F" w:rsidRPr="00AD1F4C" w:rsidRDefault="00834D3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8FDCA72" w14:textId="77777777" w:rsidR="00834D3F" w:rsidRPr="00AD1F4C" w:rsidRDefault="00834D3F">
            <w:pPr>
              <w:widowControl w:val="0"/>
              <w:tabs>
                <w:tab w:val="left" w:pos="5580"/>
              </w:tabs>
              <w:autoSpaceDE w:val="0"/>
              <w:autoSpaceDN w:val="0"/>
              <w:adjustRightInd w:val="0"/>
              <w:spacing w:before="48"/>
              <w:jc w:val="center"/>
              <w:rPr>
                <w:rFonts w:cs="Arial"/>
              </w:rPr>
            </w:pPr>
          </w:p>
          <w:p w14:paraId="6B4C5B11" w14:textId="77777777" w:rsidR="00834D3F" w:rsidRPr="00AD1F4C" w:rsidRDefault="00834D3F">
            <w:pPr>
              <w:widowControl w:val="0"/>
              <w:tabs>
                <w:tab w:val="left" w:pos="5580"/>
              </w:tabs>
              <w:autoSpaceDE w:val="0"/>
              <w:autoSpaceDN w:val="0"/>
              <w:adjustRightInd w:val="0"/>
              <w:spacing w:before="48"/>
              <w:jc w:val="center"/>
              <w:rPr>
                <w:rFonts w:cs="Arial"/>
              </w:rPr>
            </w:pPr>
          </w:p>
        </w:tc>
      </w:tr>
    </w:tbl>
    <w:p w14:paraId="3F4485A9" w14:textId="77777777" w:rsidR="00834D3F" w:rsidRPr="00AD1F4C" w:rsidRDefault="00834D3F" w:rsidP="00834D3F">
      <w:pPr>
        <w:rPr>
          <w:rFonts w:ascii="Arial" w:hAnsi="Arial"/>
          <w:color w:val="auto"/>
          <w:sz w:val="20"/>
        </w:rPr>
      </w:pPr>
    </w:p>
    <w:p w14:paraId="42C88461" w14:textId="77777777" w:rsidR="00834D3F" w:rsidRPr="00AD1F4C" w:rsidRDefault="00834D3F" w:rsidP="00D00FEE">
      <w:pPr>
        <w:rPr>
          <w:color w:val="auto"/>
          <w:sz w:val="20"/>
        </w:rPr>
      </w:pPr>
      <w:r w:rsidRPr="00AD1F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4D3F" w:rsidRPr="00AD1F4C" w14:paraId="77C3E104" w14:textId="77777777" w:rsidTr="00D00FEE">
        <w:tc>
          <w:tcPr>
            <w:tcW w:w="1740" w:type="dxa"/>
            <w:tcBorders>
              <w:top w:val="single" w:sz="4" w:space="0" w:color="000000"/>
              <w:left w:val="single" w:sz="4" w:space="0" w:color="000000"/>
              <w:bottom w:val="single" w:sz="4" w:space="0" w:color="000000"/>
              <w:right w:val="single" w:sz="4" w:space="0" w:color="000000"/>
            </w:tcBorders>
            <w:vAlign w:val="center"/>
            <w:hideMark/>
          </w:tcPr>
          <w:p w14:paraId="218B4ADE" w14:textId="77777777" w:rsidR="00834D3F" w:rsidRPr="00AD1F4C" w:rsidRDefault="00834D3F">
            <w:pPr>
              <w:rPr>
                <w:b/>
              </w:rPr>
            </w:pPr>
            <w:r w:rsidRPr="00AD1F4C">
              <w:rPr>
                <w:b/>
              </w:rPr>
              <w:lastRenderedPageBreak/>
              <w:t>Obrazec št. 3</w:t>
            </w:r>
          </w:p>
        </w:tc>
      </w:tr>
    </w:tbl>
    <w:p w14:paraId="309C4366" w14:textId="77777777" w:rsidR="00834D3F" w:rsidRPr="00AD1F4C" w:rsidRDefault="00834D3F" w:rsidP="00834D3F">
      <w:pPr>
        <w:rPr>
          <w:rFonts w:ascii="Arial" w:hAnsi="Arial"/>
          <w:sz w:val="20"/>
        </w:rPr>
      </w:pPr>
    </w:p>
    <w:p w14:paraId="75D27E16" w14:textId="77777777" w:rsidR="00834D3F" w:rsidRPr="00AD1F4C" w:rsidRDefault="00834D3F" w:rsidP="00D00FEE">
      <w:pPr>
        <w:rPr>
          <w:rFonts w:cs="Arial"/>
        </w:rPr>
      </w:pPr>
    </w:p>
    <w:p w14:paraId="5FD093AF" w14:textId="77777777" w:rsidR="00B16EF8" w:rsidRPr="00AD1F4C" w:rsidRDefault="00B16EF8" w:rsidP="00B16EF8">
      <w:pPr>
        <w:spacing w:line="254" w:lineRule="auto"/>
        <w:jc w:val="center"/>
        <w:rPr>
          <w:rFonts w:cs="Arial"/>
          <w:b/>
          <w:sz w:val="24"/>
        </w:rPr>
      </w:pPr>
      <w:r w:rsidRPr="00AD1F4C">
        <w:rPr>
          <w:rFonts w:cs="Arial"/>
          <w:b/>
          <w:sz w:val="24"/>
        </w:rPr>
        <w:t>PREDRAČUN ŠT.: ……………..</w:t>
      </w:r>
    </w:p>
    <w:p w14:paraId="5FBE78C3" w14:textId="77777777" w:rsidR="00B16EF8" w:rsidRPr="00AD1F4C" w:rsidRDefault="00B16EF8" w:rsidP="00B16EF8">
      <w:pPr>
        <w:spacing w:line="254" w:lineRule="auto"/>
        <w:rPr>
          <w:rFonts w:cs="Arial"/>
          <w:b/>
          <w:sz w:val="20"/>
        </w:rPr>
      </w:pPr>
    </w:p>
    <w:p w14:paraId="292BC907" w14:textId="77777777" w:rsidR="00B16EF8" w:rsidRPr="00AD1F4C" w:rsidRDefault="00B16EF8" w:rsidP="00B16EF8">
      <w:pPr>
        <w:spacing w:line="254" w:lineRule="auto"/>
        <w:rPr>
          <w:rFonts w:cs="Arial"/>
          <w:b/>
        </w:rPr>
      </w:pPr>
    </w:p>
    <w:p w14:paraId="0FCBD282" w14:textId="77777777" w:rsidR="00B16EF8" w:rsidRPr="00AD1F4C" w:rsidRDefault="00B16EF8" w:rsidP="00B16EF8">
      <w:pPr>
        <w:pStyle w:val="Telobesedila3"/>
        <w:spacing w:line="254" w:lineRule="auto"/>
        <w:rPr>
          <w:rFonts w:ascii="Titillium Web" w:hAnsi="Titillium Web" w:cs="Arial"/>
          <w:bCs/>
          <w:sz w:val="22"/>
          <w:szCs w:val="22"/>
        </w:rPr>
      </w:pPr>
      <w:r w:rsidRPr="00AD1F4C">
        <w:rPr>
          <w:rFonts w:ascii="Titillium Web" w:hAnsi="Titillium Web" w:cs="Arial"/>
          <w:bCs/>
          <w:sz w:val="22"/>
          <w:szCs w:val="22"/>
        </w:rPr>
        <w:t>Obrazec št. 3: Predračun predstavlja datoteka Obrazec_3_Predracun.xlsx, ki ga ponudniki izpolnijo glede na dejstvo na kateri sklop javnega naročila se prijavljajo in naložijo v informacijskem sistemu e-JN v razdelek »Ostale priloge«.</w:t>
      </w:r>
    </w:p>
    <w:p w14:paraId="75EE2486" w14:textId="77777777" w:rsidR="00834D3F" w:rsidRPr="00AD1F4C" w:rsidRDefault="00834D3F" w:rsidP="00D00FEE"/>
    <w:p w14:paraId="4BFC0D89" w14:textId="77777777" w:rsidR="00834D3F" w:rsidRPr="00AD1F4C" w:rsidRDefault="00834D3F" w:rsidP="00D00FEE">
      <w:pPr>
        <w:rPr>
          <w:highlight w:val="yellow"/>
        </w:rPr>
      </w:pPr>
    </w:p>
    <w:p w14:paraId="1FA01E0F" w14:textId="77777777" w:rsidR="00834D3F" w:rsidRPr="00AD1F4C" w:rsidRDefault="00834D3F" w:rsidP="00D00FEE">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34D3F" w:rsidRPr="00AD1F4C" w14:paraId="4F257F08" w14:textId="77777777" w:rsidTr="00834D3F">
        <w:tc>
          <w:tcPr>
            <w:tcW w:w="3430" w:type="dxa"/>
            <w:hideMark/>
          </w:tcPr>
          <w:p w14:paraId="5CADDE65" w14:textId="168F6FFF" w:rsidR="00834D3F" w:rsidRPr="00AD1F4C" w:rsidRDefault="00391F6B" w:rsidP="00D00FEE">
            <w:pPr>
              <w:jc w:val="center"/>
              <w:rPr>
                <w:rFonts w:cs="Arial"/>
              </w:rPr>
            </w:pPr>
            <w:r w:rsidRPr="00AD1F4C">
              <w:rPr>
                <w:rFonts w:cs="Arial"/>
              </w:rPr>
              <w:t>Datum</w:t>
            </w:r>
            <w:r w:rsidR="00834D3F" w:rsidRPr="00AD1F4C">
              <w:rPr>
                <w:rFonts w:cs="Arial"/>
              </w:rPr>
              <w:t xml:space="preserve"> in </w:t>
            </w:r>
            <w:r w:rsidRPr="00AD1F4C">
              <w:rPr>
                <w:rFonts w:cs="Arial"/>
              </w:rPr>
              <w:t>kraj</w:t>
            </w:r>
            <w:r w:rsidR="00834D3F" w:rsidRPr="00AD1F4C">
              <w:rPr>
                <w:rFonts w:cs="Arial"/>
              </w:rPr>
              <w:t>:</w:t>
            </w:r>
          </w:p>
        </w:tc>
        <w:tc>
          <w:tcPr>
            <w:tcW w:w="2067" w:type="dxa"/>
          </w:tcPr>
          <w:p w14:paraId="1539A455" w14:textId="77777777" w:rsidR="00834D3F" w:rsidRPr="00AD1F4C" w:rsidRDefault="00834D3F" w:rsidP="00D00FEE">
            <w:pPr>
              <w:jc w:val="center"/>
              <w:rPr>
                <w:rFonts w:cs="Arial"/>
              </w:rPr>
            </w:pPr>
          </w:p>
        </w:tc>
        <w:tc>
          <w:tcPr>
            <w:tcW w:w="3573" w:type="dxa"/>
            <w:hideMark/>
          </w:tcPr>
          <w:p w14:paraId="5F6209F9" w14:textId="77777777" w:rsidR="00834D3F" w:rsidRPr="00AD1F4C" w:rsidRDefault="00834D3F" w:rsidP="00D00FEE">
            <w:pPr>
              <w:jc w:val="center"/>
              <w:rPr>
                <w:rFonts w:cs="Arial"/>
              </w:rPr>
            </w:pPr>
            <w:r w:rsidRPr="00AD1F4C">
              <w:rPr>
                <w:rFonts w:cs="Arial"/>
              </w:rPr>
              <w:t>Podpis odgovorne osebe:</w:t>
            </w:r>
          </w:p>
        </w:tc>
      </w:tr>
      <w:tr w:rsidR="00834D3F" w:rsidRPr="00AD1F4C" w14:paraId="2DB69762" w14:textId="77777777" w:rsidTr="00834D3F">
        <w:tc>
          <w:tcPr>
            <w:tcW w:w="3430" w:type="dxa"/>
            <w:tcBorders>
              <w:top w:val="nil"/>
              <w:left w:val="nil"/>
              <w:bottom w:val="single" w:sz="4" w:space="0" w:color="auto"/>
              <w:right w:val="nil"/>
            </w:tcBorders>
          </w:tcPr>
          <w:p w14:paraId="6C872D1F" w14:textId="77777777" w:rsidR="00834D3F" w:rsidRPr="00AD1F4C" w:rsidRDefault="00834D3F" w:rsidP="00D00FEE">
            <w:pPr>
              <w:jc w:val="center"/>
              <w:rPr>
                <w:rFonts w:cs="Arial"/>
              </w:rPr>
            </w:pPr>
          </w:p>
          <w:p w14:paraId="18DAE896" w14:textId="77777777" w:rsidR="00834D3F" w:rsidRPr="00AD1F4C" w:rsidRDefault="00834D3F" w:rsidP="00D00FEE">
            <w:pPr>
              <w:jc w:val="center"/>
              <w:rPr>
                <w:rFonts w:cs="Arial"/>
              </w:rPr>
            </w:pPr>
          </w:p>
        </w:tc>
        <w:tc>
          <w:tcPr>
            <w:tcW w:w="2067" w:type="dxa"/>
          </w:tcPr>
          <w:p w14:paraId="211992BE" w14:textId="77777777" w:rsidR="00834D3F" w:rsidRPr="00AD1F4C" w:rsidRDefault="00834D3F" w:rsidP="00D00FEE">
            <w:pPr>
              <w:rPr>
                <w:rFonts w:cs="Arial"/>
              </w:rPr>
            </w:pPr>
          </w:p>
        </w:tc>
        <w:tc>
          <w:tcPr>
            <w:tcW w:w="3573" w:type="dxa"/>
            <w:tcBorders>
              <w:top w:val="nil"/>
              <w:left w:val="nil"/>
              <w:bottom w:val="single" w:sz="4" w:space="0" w:color="auto"/>
              <w:right w:val="nil"/>
            </w:tcBorders>
          </w:tcPr>
          <w:p w14:paraId="6D1F4B1A" w14:textId="77777777" w:rsidR="00834D3F" w:rsidRPr="00AD1F4C" w:rsidRDefault="00834D3F" w:rsidP="00D00FEE">
            <w:pPr>
              <w:jc w:val="center"/>
              <w:rPr>
                <w:rFonts w:cs="Arial"/>
              </w:rPr>
            </w:pPr>
          </w:p>
          <w:p w14:paraId="64911A9B" w14:textId="77777777" w:rsidR="00834D3F" w:rsidRPr="00AD1F4C" w:rsidRDefault="00834D3F" w:rsidP="00D00FEE">
            <w:pPr>
              <w:jc w:val="center"/>
              <w:rPr>
                <w:rFonts w:cs="Arial"/>
              </w:rPr>
            </w:pPr>
          </w:p>
        </w:tc>
      </w:tr>
    </w:tbl>
    <w:p w14:paraId="50DA53BB" w14:textId="77777777" w:rsidR="00834D3F" w:rsidRPr="00AD1F4C" w:rsidRDefault="00834D3F" w:rsidP="00D00FEE">
      <w:pPr>
        <w:rPr>
          <w:rFonts w:ascii="Arial" w:hAnsi="Arial"/>
          <w:color w:val="auto"/>
          <w:sz w:val="20"/>
        </w:rPr>
      </w:pPr>
    </w:p>
    <w:p w14:paraId="62CB118F" w14:textId="77777777" w:rsidR="00834D3F" w:rsidRPr="00AD1F4C" w:rsidRDefault="00834D3F" w:rsidP="00D00FEE">
      <w:pPr>
        <w:rPr>
          <w:rFonts w:cs="Arial"/>
          <w:color w:val="auto"/>
          <w:sz w:val="20"/>
          <w:szCs w:val="20"/>
        </w:rPr>
      </w:pPr>
      <w:r w:rsidRPr="00AD1F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4D3F" w:rsidRPr="00AD1F4C" w14:paraId="3E929C97" w14:textId="77777777" w:rsidTr="00D00FEE">
        <w:tc>
          <w:tcPr>
            <w:tcW w:w="1740" w:type="dxa"/>
            <w:tcBorders>
              <w:top w:val="single" w:sz="4" w:space="0" w:color="000000"/>
              <w:left w:val="single" w:sz="4" w:space="0" w:color="000000"/>
              <w:bottom w:val="single" w:sz="4" w:space="0" w:color="000000"/>
              <w:right w:val="single" w:sz="4" w:space="0" w:color="000000"/>
            </w:tcBorders>
            <w:vAlign w:val="center"/>
            <w:hideMark/>
          </w:tcPr>
          <w:p w14:paraId="236D98FB" w14:textId="77777777" w:rsidR="00834D3F" w:rsidRPr="00AD1F4C" w:rsidRDefault="00834D3F">
            <w:pPr>
              <w:rPr>
                <w:rFonts w:cs="Times New Roman"/>
                <w:b/>
                <w:lang w:eastAsia="en-US"/>
              </w:rPr>
            </w:pPr>
            <w:r w:rsidRPr="00AD1F4C">
              <w:rPr>
                <w:b/>
              </w:rPr>
              <w:lastRenderedPageBreak/>
              <w:t>Obrazec št. 4</w:t>
            </w:r>
          </w:p>
        </w:tc>
      </w:tr>
    </w:tbl>
    <w:p w14:paraId="3B102C0E" w14:textId="77777777" w:rsidR="00834D3F" w:rsidRPr="00AD1F4C" w:rsidRDefault="00834D3F" w:rsidP="00834D3F">
      <w:pPr>
        <w:rPr>
          <w:rFonts w:ascii="Arial" w:hAnsi="Arial"/>
          <w:sz w:val="20"/>
        </w:rPr>
      </w:pPr>
      <w:bookmarkStart w:id="3" w:name="pogoji"/>
      <w:bookmarkEnd w:id="3"/>
    </w:p>
    <w:p w14:paraId="7676F777" w14:textId="3E399734" w:rsidR="00834D3F" w:rsidRPr="00AD1F4C" w:rsidRDefault="00834D3F" w:rsidP="00834D3F">
      <w:r w:rsidRPr="00AD1F4C">
        <w:t xml:space="preserve">Zaradi zagotovitve transparentnosti posla in preprečitve korupcijskih tveganj pri sklepanju poslov v skladu s šestim odstavkom 14. člena </w:t>
      </w:r>
      <w:proofErr w:type="spellStart"/>
      <w:r w:rsidRPr="00AD1F4C">
        <w:t>ZintPK</w:t>
      </w:r>
      <w:proofErr w:type="spellEnd"/>
      <w:r w:rsidRPr="00AD1F4C">
        <w:t xml:space="preserve"> (Uradni list RS, št. 45/10, 26/11, 43/11, 158/20, 3/22 – </w:t>
      </w:r>
      <w:proofErr w:type="spellStart"/>
      <w:r w:rsidRPr="00AD1F4C">
        <w:t>ZDeb</w:t>
      </w:r>
      <w:proofErr w:type="spellEnd"/>
      <w:r w:rsidRPr="00AD1F4C">
        <w:t xml:space="preserve"> in 16/23 – </w:t>
      </w:r>
      <w:proofErr w:type="spellStart"/>
      <w:r w:rsidRPr="00AD1F4C">
        <w:t>ZZPri</w:t>
      </w:r>
      <w:proofErr w:type="spellEnd"/>
      <w:r w:rsidRPr="00AD1F4C">
        <w:t xml:space="preserve">; v nadaljevanju </w:t>
      </w:r>
      <w:proofErr w:type="spellStart"/>
      <w:r w:rsidRPr="00AD1F4C">
        <w:t>ZIntPK</w:t>
      </w:r>
      <w:proofErr w:type="spellEnd"/>
      <w:r w:rsidRPr="00AD1F4C">
        <w:t xml:space="preserve">), kot zakoniti zastopnik ponudnika (samostojni ponudnik/vsak partner v skupni ponudbi) v postopku oddaje naročila št. </w:t>
      </w:r>
      <w:r w:rsidR="008C7E01" w:rsidRPr="00AD1F4C">
        <w:t>JN-0028/2026</w:t>
      </w:r>
      <w:r w:rsidRPr="00AD1F4C">
        <w:t>, katerega predmet je »Celovito obvladovanje servisov SCADE za črpališča, razbremenilnike in čistilne naprave ter dobava pripadajočega blaga« podajam naslednjo</w:t>
      </w:r>
    </w:p>
    <w:p w14:paraId="4D007D07" w14:textId="77777777" w:rsidR="00834D3F" w:rsidRPr="00AD1F4C" w:rsidRDefault="00834D3F" w:rsidP="00834D3F"/>
    <w:p w14:paraId="26C9457E" w14:textId="77777777" w:rsidR="00834D3F" w:rsidRPr="00AD1F4C" w:rsidRDefault="00834D3F" w:rsidP="00834D3F">
      <w:pPr>
        <w:autoSpaceDE w:val="0"/>
        <w:autoSpaceDN w:val="0"/>
        <w:adjustRightInd w:val="0"/>
        <w:jc w:val="center"/>
        <w:rPr>
          <w:rFonts w:cs="Arial"/>
          <w:b/>
          <w:bCs/>
          <w:sz w:val="24"/>
        </w:rPr>
      </w:pPr>
      <w:r w:rsidRPr="00AD1F4C">
        <w:rPr>
          <w:rFonts w:cs="Arial"/>
          <w:b/>
          <w:bCs/>
          <w:sz w:val="24"/>
        </w:rPr>
        <w:t>IZJAVO O UDELEŽBI FIZIČNIH IN PRAVNIH OSEB V LASTNIŠTVU PONUDNIKA</w:t>
      </w:r>
    </w:p>
    <w:p w14:paraId="127BC559" w14:textId="77777777" w:rsidR="00834D3F" w:rsidRPr="00AD1F4C" w:rsidRDefault="00834D3F" w:rsidP="00834D3F">
      <w:pPr>
        <w:autoSpaceDE w:val="0"/>
        <w:autoSpaceDN w:val="0"/>
        <w:adjustRightInd w:val="0"/>
        <w:rPr>
          <w:rFonts w:cs="Arial"/>
          <w:sz w:val="20"/>
          <w:szCs w:val="20"/>
        </w:rPr>
      </w:pPr>
    </w:p>
    <w:p w14:paraId="314EA141" w14:textId="77777777" w:rsidR="00834D3F" w:rsidRPr="00AD1F4C" w:rsidRDefault="00834D3F" w:rsidP="00834D3F">
      <w:pPr>
        <w:autoSpaceDE w:val="0"/>
        <w:autoSpaceDN w:val="0"/>
        <w:adjustRightInd w:val="0"/>
        <w:rPr>
          <w:rFonts w:cs="Arial"/>
          <w:szCs w:val="24"/>
        </w:rPr>
      </w:pPr>
      <w:r w:rsidRPr="00AD1F4C">
        <w:rPr>
          <w:rFonts w:cs="Arial"/>
          <w:b/>
          <w:bCs/>
        </w:rPr>
        <w:t>PODATKI O PONUDNIKU:</w:t>
      </w:r>
    </w:p>
    <w:p w14:paraId="308CFDC0" w14:textId="77777777" w:rsidR="00834D3F" w:rsidRPr="00AD1F4C" w:rsidRDefault="00834D3F" w:rsidP="00834D3F">
      <w:pPr>
        <w:autoSpaceDE w:val="0"/>
        <w:autoSpaceDN w:val="0"/>
        <w:adjustRightInd w:val="0"/>
        <w:rPr>
          <w:rFonts w:cs="Arial"/>
          <w:iCs/>
          <w:sz w:val="18"/>
          <w:szCs w:val="18"/>
        </w:rPr>
      </w:pPr>
      <w:r w:rsidRPr="00AD1F4C">
        <w:rPr>
          <w:rFonts w:cs="Arial"/>
          <w:iCs/>
          <w:sz w:val="18"/>
          <w:szCs w:val="18"/>
        </w:rPr>
        <w:t xml:space="preserve">Opomba: vpisati podatke o pravni osebi zasebnega ali javnega prava, fizični osebi – samostojnem podjetniku posamezniku, društvu, združenju, … </w:t>
      </w:r>
    </w:p>
    <w:p w14:paraId="2BEF7F00" w14:textId="77777777" w:rsidR="00834D3F" w:rsidRPr="00AD1F4C" w:rsidRDefault="00834D3F" w:rsidP="00834D3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34D3F" w:rsidRPr="00AD1F4C" w14:paraId="56DDC498" w14:textId="77777777" w:rsidTr="00D00FE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E7EB15" w14:textId="77777777" w:rsidR="00834D3F" w:rsidRPr="00AD1F4C" w:rsidRDefault="00834D3F">
            <w:pPr>
              <w:autoSpaceDE w:val="0"/>
              <w:autoSpaceDN w:val="0"/>
              <w:adjustRightInd w:val="0"/>
              <w:rPr>
                <w:rFonts w:cs="Arial"/>
                <w:iCs/>
                <w:sz w:val="20"/>
                <w:szCs w:val="24"/>
              </w:rPr>
            </w:pPr>
            <w:r w:rsidRPr="00AD1F4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532546D" w14:textId="77777777" w:rsidR="00834D3F" w:rsidRPr="00AD1F4C" w:rsidRDefault="00834D3F">
            <w:pPr>
              <w:autoSpaceDE w:val="0"/>
              <w:autoSpaceDN w:val="0"/>
              <w:adjustRightInd w:val="0"/>
              <w:rPr>
                <w:rFonts w:cs="Arial"/>
                <w:b/>
              </w:rPr>
            </w:pPr>
          </w:p>
        </w:tc>
      </w:tr>
      <w:tr w:rsidR="00834D3F" w:rsidRPr="00AD1F4C" w14:paraId="5544FB38" w14:textId="77777777" w:rsidTr="00D00FE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CBE3BF" w14:textId="77777777" w:rsidR="00834D3F" w:rsidRPr="00AD1F4C" w:rsidRDefault="00834D3F">
            <w:pPr>
              <w:autoSpaceDE w:val="0"/>
              <w:autoSpaceDN w:val="0"/>
              <w:adjustRightInd w:val="0"/>
              <w:rPr>
                <w:rFonts w:cs="Arial"/>
                <w:iCs/>
              </w:rPr>
            </w:pPr>
            <w:r w:rsidRPr="00AD1F4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CECD8C5" w14:textId="77777777" w:rsidR="00834D3F" w:rsidRPr="00AD1F4C" w:rsidRDefault="00834D3F">
            <w:pPr>
              <w:autoSpaceDE w:val="0"/>
              <w:autoSpaceDN w:val="0"/>
              <w:adjustRightInd w:val="0"/>
              <w:rPr>
                <w:rFonts w:cs="Arial"/>
                <w:b/>
              </w:rPr>
            </w:pPr>
          </w:p>
        </w:tc>
      </w:tr>
      <w:tr w:rsidR="00834D3F" w:rsidRPr="00AD1F4C" w14:paraId="4A4ADB72" w14:textId="77777777" w:rsidTr="00D00FE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6684B6" w14:textId="77777777" w:rsidR="00834D3F" w:rsidRPr="00AD1F4C" w:rsidRDefault="00834D3F">
            <w:pPr>
              <w:autoSpaceDE w:val="0"/>
              <w:autoSpaceDN w:val="0"/>
              <w:adjustRightInd w:val="0"/>
              <w:rPr>
                <w:rFonts w:cs="Arial"/>
                <w:iCs/>
              </w:rPr>
            </w:pPr>
            <w:r w:rsidRPr="00AD1F4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FE0D23" w14:textId="77777777" w:rsidR="00834D3F" w:rsidRPr="00AD1F4C" w:rsidRDefault="00834D3F">
            <w:pPr>
              <w:autoSpaceDE w:val="0"/>
              <w:autoSpaceDN w:val="0"/>
              <w:adjustRightInd w:val="0"/>
              <w:rPr>
                <w:rFonts w:cs="Arial"/>
                <w:b/>
              </w:rPr>
            </w:pPr>
          </w:p>
        </w:tc>
      </w:tr>
    </w:tbl>
    <w:p w14:paraId="34D17530" w14:textId="77777777" w:rsidR="00834D3F" w:rsidRPr="00AD1F4C" w:rsidRDefault="00834D3F" w:rsidP="00834D3F">
      <w:pPr>
        <w:autoSpaceDE w:val="0"/>
        <w:autoSpaceDN w:val="0"/>
        <w:adjustRightInd w:val="0"/>
        <w:rPr>
          <w:rFonts w:ascii="Arial" w:hAnsi="Arial"/>
          <w:sz w:val="20"/>
        </w:rPr>
      </w:pPr>
    </w:p>
    <w:p w14:paraId="628984EF" w14:textId="77777777" w:rsidR="00834D3F" w:rsidRPr="00AD1F4C" w:rsidRDefault="00834D3F" w:rsidP="00834D3F">
      <w:pPr>
        <w:autoSpaceDE w:val="0"/>
        <w:autoSpaceDN w:val="0"/>
        <w:adjustRightInd w:val="0"/>
        <w:rPr>
          <w:rFonts w:cs="Arial"/>
        </w:rPr>
      </w:pPr>
      <w:r w:rsidRPr="00AD1F4C">
        <w:rPr>
          <w:rFonts w:cs="Arial"/>
          <w:b/>
          <w:bCs/>
        </w:rPr>
        <w:t>UDELEŽBA FIZIČNIH IN PRAVNIH OSEB V LASTNIŠTVU PONUDNIKA</w:t>
      </w:r>
    </w:p>
    <w:p w14:paraId="50BD9E23" w14:textId="77777777" w:rsidR="00834D3F" w:rsidRPr="00AD1F4C" w:rsidRDefault="00834D3F" w:rsidP="00834D3F">
      <w:pPr>
        <w:autoSpaceDE w:val="0"/>
        <w:autoSpaceDN w:val="0"/>
        <w:adjustRightInd w:val="0"/>
        <w:rPr>
          <w:rFonts w:cs="Arial"/>
          <w:sz w:val="18"/>
          <w:szCs w:val="18"/>
        </w:rPr>
      </w:pPr>
      <w:r w:rsidRPr="00AD1F4C">
        <w:rPr>
          <w:rFonts w:cs="Arial"/>
          <w:iCs/>
          <w:sz w:val="18"/>
          <w:szCs w:val="18"/>
        </w:rPr>
        <w:t xml:space="preserve">Opomba: vpisati je potrebno naslednje podatke o udeležbi fizičnih in pravnih oseb v lastništvu ponudnika: </w:t>
      </w:r>
    </w:p>
    <w:p w14:paraId="15689256" w14:textId="77777777" w:rsidR="00834D3F" w:rsidRPr="00AD1F4C" w:rsidRDefault="00834D3F">
      <w:pPr>
        <w:numPr>
          <w:ilvl w:val="0"/>
          <w:numId w:val="16"/>
        </w:numPr>
        <w:autoSpaceDE w:val="0"/>
        <w:autoSpaceDN w:val="0"/>
        <w:adjustRightInd w:val="0"/>
        <w:spacing w:line="240" w:lineRule="auto"/>
        <w:rPr>
          <w:rFonts w:cs="Arial"/>
          <w:iCs/>
          <w:sz w:val="18"/>
          <w:szCs w:val="18"/>
        </w:rPr>
      </w:pPr>
      <w:r w:rsidRPr="00AD1F4C">
        <w:rPr>
          <w:rFonts w:cs="Arial"/>
          <w:iCs/>
          <w:sz w:val="18"/>
          <w:szCs w:val="18"/>
        </w:rPr>
        <w:t xml:space="preserve">za fizične osebe: ime in priimek, naslov prebivališča in delež lastništva; </w:t>
      </w:r>
    </w:p>
    <w:p w14:paraId="67C2BD1D" w14:textId="77777777" w:rsidR="00834D3F" w:rsidRPr="00AD1F4C" w:rsidRDefault="00834D3F">
      <w:pPr>
        <w:numPr>
          <w:ilvl w:val="0"/>
          <w:numId w:val="16"/>
        </w:numPr>
        <w:autoSpaceDE w:val="0"/>
        <w:autoSpaceDN w:val="0"/>
        <w:adjustRightInd w:val="0"/>
        <w:spacing w:line="240" w:lineRule="auto"/>
        <w:rPr>
          <w:rFonts w:cs="Arial"/>
          <w:iCs/>
          <w:sz w:val="18"/>
          <w:szCs w:val="18"/>
        </w:rPr>
      </w:pPr>
      <w:r w:rsidRPr="00AD1F4C">
        <w:rPr>
          <w:rFonts w:cs="Arial"/>
          <w:iCs/>
          <w:sz w:val="18"/>
          <w:szCs w:val="18"/>
        </w:rPr>
        <w:t xml:space="preserve">za pravne osebe: naziv in naslov pravne osebe in delež lastništva. </w:t>
      </w:r>
    </w:p>
    <w:p w14:paraId="34DDF381" w14:textId="77777777" w:rsidR="00834D3F" w:rsidRPr="00AD1F4C" w:rsidRDefault="00834D3F" w:rsidP="00834D3F">
      <w:pPr>
        <w:autoSpaceDE w:val="0"/>
        <w:autoSpaceDN w:val="0"/>
        <w:adjustRightInd w:val="0"/>
        <w:rPr>
          <w:rFonts w:cs="Arial"/>
          <w:sz w:val="20"/>
          <w:szCs w:val="24"/>
        </w:rPr>
      </w:pPr>
    </w:p>
    <w:p w14:paraId="41D359E7" w14:textId="77777777" w:rsidR="00834D3F" w:rsidRPr="00AD1F4C" w:rsidRDefault="00834D3F" w:rsidP="00834D3F">
      <w:pPr>
        <w:autoSpaceDE w:val="0"/>
        <w:autoSpaceDN w:val="0"/>
        <w:adjustRightInd w:val="0"/>
        <w:rPr>
          <w:rFonts w:cs="Arial"/>
          <w:iCs/>
          <w:sz w:val="18"/>
          <w:szCs w:val="18"/>
        </w:rPr>
      </w:pPr>
      <w:r w:rsidRPr="00AD1F4C">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42CDC0A" w14:textId="77777777" w:rsidR="00834D3F" w:rsidRPr="00AD1F4C" w:rsidRDefault="00834D3F" w:rsidP="00834D3F">
      <w:pPr>
        <w:autoSpaceDE w:val="0"/>
        <w:autoSpaceDN w:val="0"/>
        <w:adjustRightInd w:val="0"/>
        <w:rPr>
          <w:rFonts w:cs="Arial"/>
          <w:iCs/>
          <w:sz w:val="18"/>
          <w:szCs w:val="18"/>
        </w:rPr>
      </w:pPr>
    </w:p>
    <w:p w14:paraId="280265C5" w14:textId="77777777" w:rsidR="00834D3F" w:rsidRPr="00AD1F4C" w:rsidRDefault="00834D3F" w:rsidP="00834D3F">
      <w:pPr>
        <w:autoSpaceDE w:val="0"/>
        <w:autoSpaceDN w:val="0"/>
        <w:adjustRightInd w:val="0"/>
        <w:rPr>
          <w:rFonts w:cs="Arial"/>
          <w:b/>
          <w:iCs/>
          <w:sz w:val="20"/>
          <w:szCs w:val="24"/>
        </w:rPr>
      </w:pPr>
      <w:r w:rsidRPr="00AD1F4C">
        <w:rPr>
          <w:rFonts w:cs="Arial"/>
          <w:b/>
          <w:iCs/>
        </w:rPr>
        <w:t>Spodaj podpisani zakoniti zastopnik izjavljam, da so pri lastništvu zgoraj navedenega ponudnika udeležene naslednje fizične osebe:</w:t>
      </w:r>
    </w:p>
    <w:p w14:paraId="7F06ECE3" w14:textId="77777777" w:rsidR="00834D3F" w:rsidRPr="00AD1F4C" w:rsidRDefault="00834D3F" w:rsidP="00834D3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34D3F" w:rsidRPr="00AD1F4C" w14:paraId="284AA3A2"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7BAB4C1" w14:textId="77777777" w:rsidR="00834D3F" w:rsidRPr="00AD1F4C" w:rsidRDefault="00834D3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B5265B" w14:textId="77777777" w:rsidR="00834D3F" w:rsidRPr="00AD1F4C" w:rsidRDefault="00834D3F">
            <w:pPr>
              <w:autoSpaceDE w:val="0"/>
              <w:autoSpaceDN w:val="0"/>
              <w:adjustRightInd w:val="0"/>
              <w:rPr>
                <w:rFonts w:cs="Arial"/>
              </w:rPr>
            </w:pPr>
            <w:r w:rsidRPr="00AD1F4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8D4D86" w14:textId="77777777" w:rsidR="00834D3F" w:rsidRPr="00AD1F4C" w:rsidRDefault="00834D3F">
            <w:pPr>
              <w:autoSpaceDE w:val="0"/>
              <w:autoSpaceDN w:val="0"/>
              <w:adjustRightInd w:val="0"/>
              <w:rPr>
                <w:rFonts w:cs="Arial"/>
              </w:rPr>
            </w:pPr>
            <w:r w:rsidRPr="00AD1F4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E3C6B3" w14:textId="77777777" w:rsidR="00834D3F" w:rsidRPr="00AD1F4C" w:rsidRDefault="00834D3F">
            <w:pPr>
              <w:autoSpaceDE w:val="0"/>
              <w:autoSpaceDN w:val="0"/>
              <w:adjustRightInd w:val="0"/>
              <w:rPr>
                <w:rFonts w:cs="Arial"/>
                <w:b/>
                <w:bCs/>
              </w:rPr>
            </w:pPr>
            <w:r w:rsidRPr="00AD1F4C">
              <w:rPr>
                <w:rFonts w:cs="Arial"/>
              </w:rPr>
              <w:t>Delež v %</w:t>
            </w:r>
          </w:p>
        </w:tc>
      </w:tr>
      <w:tr w:rsidR="00834D3F" w:rsidRPr="00AD1F4C" w14:paraId="2BC8F095"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52745930" w14:textId="77777777" w:rsidR="00834D3F" w:rsidRPr="00AD1F4C" w:rsidRDefault="00834D3F">
            <w:pPr>
              <w:autoSpaceDE w:val="0"/>
              <w:autoSpaceDN w:val="0"/>
              <w:adjustRightInd w:val="0"/>
              <w:rPr>
                <w:rFonts w:cs="Arial"/>
                <w:bCs/>
              </w:rPr>
            </w:pPr>
            <w:r w:rsidRPr="00AD1F4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48E7063"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77A59A8"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BCE7E1D" w14:textId="77777777" w:rsidR="00834D3F" w:rsidRPr="00AD1F4C" w:rsidRDefault="00834D3F">
            <w:pPr>
              <w:autoSpaceDE w:val="0"/>
              <w:autoSpaceDN w:val="0"/>
              <w:adjustRightInd w:val="0"/>
              <w:rPr>
                <w:rFonts w:cs="Arial"/>
                <w:bCs/>
              </w:rPr>
            </w:pPr>
          </w:p>
        </w:tc>
      </w:tr>
      <w:tr w:rsidR="00834D3F" w:rsidRPr="00AD1F4C" w14:paraId="4485379C"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56C259FF" w14:textId="77777777" w:rsidR="00834D3F" w:rsidRPr="00AD1F4C" w:rsidRDefault="00834D3F">
            <w:pPr>
              <w:autoSpaceDE w:val="0"/>
              <w:autoSpaceDN w:val="0"/>
              <w:adjustRightInd w:val="0"/>
              <w:rPr>
                <w:rFonts w:cs="Arial"/>
                <w:bCs/>
              </w:rPr>
            </w:pPr>
            <w:r w:rsidRPr="00AD1F4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9036B9E"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448064"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5FE36B2" w14:textId="77777777" w:rsidR="00834D3F" w:rsidRPr="00AD1F4C" w:rsidRDefault="00834D3F">
            <w:pPr>
              <w:autoSpaceDE w:val="0"/>
              <w:autoSpaceDN w:val="0"/>
              <w:adjustRightInd w:val="0"/>
              <w:rPr>
                <w:rFonts w:cs="Arial"/>
                <w:bCs/>
              </w:rPr>
            </w:pPr>
          </w:p>
        </w:tc>
      </w:tr>
      <w:tr w:rsidR="00834D3F" w:rsidRPr="00AD1F4C" w14:paraId="41F82193"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45B3398F" w14:textId="77777777" w:rsidR="00834D3F" w:rsidRPr="00AD1F4C" w:rsidRDefault="00834D3F">
            <w:pPr>
              <w:autoSpaceDE w:val="0"/>
              <w:autoSpaceDN w:val="0"/>
              <w:adjustRightInd w:val="0"/>
              <w:rPr>
                <w:rFonts w:cs="Arial"/>
                <w:bCs/>
              </w:rPr>
            </w:pPr>
            <w:r w:rsidRPr="00AD1F4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7B3ED48"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A29DD4"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58D8A1C" w14:textId="77777777" w:rsidR="00834D3F" w:rsidRPr="00AD1F4C" w:rsidRDefault="00834D3F">
            <w:pPr>
              <w:autoSpaceDE w:val="0"/>
              <w:autoSpaceDN w:val="0"/>
              <w:adjustRightInd w:val="0"/>
              <w:rPr>
                <w:rFonts w:cs="Arial"/>
                <w:bCs/>
              </w:rPr>
            </w:pPr>
          </w:p>
        </w:tc>
      </w:tr>
    </w:tbl>
    <w:p w14:paraId="672CD03A" w14:textId="77777777" w:rsidR="00834D3F" w:rsidRPr="00AD1F4C" w:rsidRDefault="00834D3F" w:rsidP="00834D3F">
      <w:pPr>
        <w:autoSpaceDE w:val="0"/>
        <w:autoSpaceDN w:val="0"/>
        <w:adjustRightInd w:val="0"/>
        <w:rPr>
          <w:rFonts w:ascii="Arial" w:hAnsi="Arial"/>
          <w:sz w:val="20"/>
        </w:rPr>
      </w:pPr>
    </w:p>
    <w:p w14:paraId="3D3D3A61" w14:textId="77777777" w:rsidR="00834D3F" w:rsidRPr="00AD1F4C" w:rsidRDefault="00834D3F" w:rsidP="00834D3F">
      <w:pPr>
        <w:autoSpaceDE w:val="0"/>
        <w:autoSpaceDN w:val="0"/>
        <w:adjustRightInd w:val="0"/>
        <w:rPr>
          <w:rFonts w:cs="Arial"/>
          <w:b/>
          <w:iCs/>
        </w:rPr>
      </w:pPr>
      <w:r w:rsidRPr="00AD1F4C">
        <w:rPr>
          <w:rFonts w:cs="Arial"/>
          <w:b/>
          <w:iCs/>
        </w:rPr>
        <w:t>Spodaj podpisani zakoniti zastopnik izjavljam, da so pri lastništvu zgoraj navedenega ponudnika udeležene naslednje pravne osebe:</w:t>
      </w:r>
    </w:p>
    <w:p w14:paraId="70F577FF" w14:textId="77777777" w:rsidR="00834D3F" w:rsidRPr="00AD1F4C" w:rsidRDefault="00834D3F" w:rsidP="00834D3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34D3F" w:rsidRPr="00AD1F4C" w14:paraId="650C8A13"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096CE6" w14:textId="77777777" w:rsidR="00834D3F" w:rsidRPr="00AD1F4C" w:rsidRDefault="00834D3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A35F63" w14:textId="77777777" w:rsidR="00834D3F" w:rsidRPr="00AD1F4C" w:rsidRDefault="00834D3F">
            <w:pPr>
              <w:autoSpaceDE w:val="0"/>
              <w:autoSpaceDN w:val="0"/>
              <w:adjustRightInd w:val="0"/>
              <w:rPr>
                <w:rFonts w:cs="Arial"/>
                <w:b/>
                <w:bCs/>
              </w:rPr>
            </w:pPr>
            <w:r w:rsidRPr="00AD1F4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8F3CC5" w14:textId="77777777" w:rsidR="00834D3F" w:rsidRPr="00AD1F4C" w:rsidRDefault="00834D3F">
            <w:pPr>
              <w:autoSpaceDE w:val="0"/>
              <w:autoSpaceDN w:val="0"/>
              <w:adjustRightInd w:val="0"/>
              <w:rPr>
                <w:rFonts w:cs="Arial"/>
                <w:b/>
                <w:bCs/>
              </w:rPr>
            </w:pPr>
            <w:r w:rsidRPr="00AD1F4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1B294F" w14:textId="77777777" w:rsidR="00834D3F" w:rsidRPr="00AD1F4C" w:rsidRDefault="00834D3F">
            <w:pPr>
              <w:autoSpaceDE w:val="0"/>
              <w:autoSpaceDN w:val="0"/>
              <w:adjustRightInd w:val="0"/>
              <w:rPr>
                <w:rFonts w:cs="Arial"/>
                <w:b/>
                <w:bCs/>
              </w:rPr>
            </w:pPr>
            <w:r w:rsidRPr="00AD1F4C">
              <w:rPr>
                <w:rFonts w:cs="Arial"/>
              </w:rPr>
              <w:t>Delež v %</w:t>
            </w:r>
          </w:p>
        </w:tc>
      </w:tr>
      <w:tr w:rsidR="00834D3F" w:rsidRPr="00AD1F4C" w14:paraId="1081C115"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2D19D498" w14:textId="77777777" w:rsidR="00834D3F" w:rsidRPr="00AD1F4C" w:rsidRDefault="00834D3F">
            <w:pPr>
              <w:autoSpaceDE w:val="0"/>
              <w:autoSpaceDN w:val="0"/>
              <w:adjustRightInd w:val="0"/>
              <w:rPr>
                <w:rFonts w:cs="Arial"/>
                <w:bCs/>
              </w:rPr>
            </w:pPr>
            <w:r w:rsidRPr="00AD1F4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2FD8EF4"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4620845"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FE432E8" w14:textId="77777777" w:rsidR="00834D3F" w:rsidRPr="00AD1F4C" w:rsidRDefault="00834D3F">
            <w:pPr>
              <w:autoSpaceDE w:val="0"/>
              <w:autoSpaceDN w:val="0"/>
              <w:adjustRightInd w:val="0"/>
              <w:rPr>
                <w:rFonts w:cs="Arial"/>
                <w:bCs/>
              </w:rPr>
            </w:pPr>
          </w:p>
        </w:tc>
      </w:tr>
      <w:tr w:rsidR="00834D3F" w:rsidRPr="00AD1F4C" w14:paraId="42FE6C80"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5CD8EB17" w14:textId="77777777" w:rsidR="00834D3F" w:rsidRPr="00AD1F4C" w:rsidRDefault="00834D3F">
            <w:pPr>
              <w:autoSpaceDE w:val="0"/>
              <w:autoSpaceDN w:val="0"/>
              <w:adjustRightInd w:val="0"/>
              <w:rPr>
                <w:rFonts w:cs="Arial"/>
                <w:bCs/>
              </w:rPr>
            </w:pPr>
            <w:r w:rsidRPr="00AD1F4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8BFAE7F"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95E925"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E1E1452" w14:textId="77777777" w:rsidR="00834D3F" w:rsidRPr="00AD1F4C" w:rsidRDefault="00834D3F">
            <w:pPr>
              <w:autoSpaceDE w:val="0"/>
              <w:autoSpaceDN w:val="0"/>
              <w:adjustRightInd w:val="0"/>
              <w:rPr>
                <w:rFonts w:cs="Arial"/>
                <w:bCs/>
              </w:rPr>
            </w:pPr>
          </w:p>
        </w:tc>
      </w:tr>
      <w:tr w:rsidR="00834D3F" w:rsidRPr="00AD1F4C" w14:paraId="69611DF9"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359534C1" w14:textId="77777777" w:rsidR="00834D3F" w:rsidRPr="00AD1F4C" w:rsidRDefault="00834D3F">
            <w:pPr>
              <w:autoSpaceDE w:val="0"/>
              <w:autoSpaceDN w:val="0"/>
              <w:adjustRightInd w:val="0"/>
              <w:rPr>
                <w:rFonts w:cs="Arial"/>
                <w:bCs/>
              </w:rPr>
            </w:pPr>
            <w:r w:rsidRPr="00AD1F4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815AA2E"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22E66ED"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2F5F20" w14:textId="77777777" w:rsidR="00834D3F" w:rsidRPr="00AD1F4C" w:rsidRDefault="00834D3F">
            <w:pPr>
              <w:autoSpaceDE w:val="0"/>
              <w:autoSpaceDN w:val="0"/>
              <w:adjustRightInd w:val="0"/>
              <w:rPr>
                <w:rFonts w:cs="Arial"/>
                <w:bCs/>
              </w:rPr>
            </w:pPr>
          </w:p>
        </w:tc>
      </w:tr>
    </w:tbl>
    <w:p w14:paraId="4DC7C102" w14:textId="77777777" w:rsidR="00834D3F" w:rsidRPr="00AD1F4C" w:rsidRDefault="00834D3F" w:rsidP="00834D3F">
      <w:pPr>
        <w:autoSpaceDE w:val="0"/>
        <w:autoSpaceDN w:val="0"/>
        <w:adjustRightInd w:val="0"/>
        <w:rPr>
          <w:rFonts w:ascii="Arial" w:hAnsi="Arial"/>
          <w:sz w:val="20"/>
        </w:rPr>
      </w:pPr>
    </w:p>
    <w:p w14:paraId="0344449E" w14:textId="77777777" w:rsidR="00834D3F" w:rsidRPr="00AD1F4C" w:rsidRDefault="00834D3F" w:rsidP="00834D3F">
      <w:pPr>
        <w:autoSpaceDE w:val="0"/>
        <w:autoSpaceDN w:val="0"/>
        <w:adjustRightInd w:val="0"/>
        <w:rPr>
          <w:rFonts w:cs="Arial"/>
          <w:b/>
          <w:bCs/>
        </w:rPr>
      </w:pPr>
      <w:r w:rsidRPr="00AD1F4C">
        <w:rPr>
          <w:rFonts w:cs="Arial"/>
          <w:b/>
          <w:bCs/>
        </w:rPr>
        <w:t>POVEZANE DRUŽBE</w:t>
      </w:r>
    </w:p>
    <w:p w14:paraId="6D092189" w14:textId="77777777" w:rsidR="00834D3F" w:rsidRPr="00AD1F4C" w:rsidRDefault="00834D3F" w:rsidP="00834D3F">
      <w:pPr>
        <w:autoSpaceDE w:val="0"/>
        <w:autoSpaceDN w:val="0"/>
        <w:adjustRightInd w:val="0"/>
        <w:rPr>
          <w:rFonts w:cs="Arial"/>
          <w:sz w:val="18"/>
          <w:szCs w:val="18"/>
        </w:rPr>
      </w:pPr>
      <w:r w:rsidRPr="00AD1F4C">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2587132" w14:textId="77777777" w:rsidR="00834D3F" w:rsidRPr="00AD1F4C" w:rsidRDefault="00834D3F">
      <w:pPr>
        <w:numPr>
          <w:ilvl w:val="0"/>
          <w:numId w:val="16"/>
        </w:numPr>
        <w:autoSpaceDE w:val="0"/>
        <w:autoSpaceDN w:val="0"/>
        <w:adjustRightInd w:val="0"/>
        <w:spacing w:line="240" w:lineRule="auto"/>
        <w:rPr>
          <w:rFonts w:cs="Arial"/>
          <w:iCs/>
          <w:sz w:val="18"/>
          <w:szCs w:val="18"/>
        </w:rPr>
      </w:pPr>
      <w:r w:rsidRPr="00AD1F4C">
        <w:rPr>
          <w:rFonts w:cs="Arial"/>
          <w:iCs/>
          <w:sz w:val="18"/>
          <w:szCs w:val="18"/>
        </w:rPr>
        <w:t xml:space="preserve">naziv in naslov povezane družbe, </w:t>
      </w:r>
    </w:p>
    <w:p w14:paraId="65FB4F46" w14:textId="77777777" w:rsidR="00834D3F" w:rsidRPr="00AD1F4C" w:rsidRDefault="00834D3F">
      <w:pPr>
        <w:numPr>
          <w:ilvl w:val="0"/>
          <w:numId w:val="16"/>
        </w:numPr>
        <w:autoSpaceDE w:val="0"/>
        <w:autoSpaceDN w:val="0"/>
        <w:adjustRightInd w:val="0"/>
        <w:spacing w:line="240" w:lineRule="auto"/>
        <w:rPr>
          <w:rFonts w:cs="Arial"/>
          <w:iCs/>
          <w:sz w:val="18"/>
          <w:szCs w:val="18"/>
        </w:rPr>
      </w:pPr>
      <w:r w:rsidRPr="00AD1F4C">
        <w:rPr>
          <w:rFonts w:cs="Arial"/>
          <w:iCs/>
          <w:sz w:val="18"/>
          <w:szCs w:val="18"/>
        </w:rPr>
        <w:t>vrsta povezave in/ali delež lastništva.</w:t>
      </w:r>
    </w:p>
    <w:p w14:paraId="751D0E89" w14:textId="77777777" w:rsidR="00834D3F" w:rsidRPr="00AD1F4C" w:rsidRDefault="00834D3F" w:rsidP="00834D3F">
      <w:pPr>
        <w:autoSpaceDE w:val="0"/>
        <w:autoSpaceDN w:val="0"/>
        <w:adjustRightInd w:val="0"/>
        <w:rPr>
          <w:rFonts w:cs="Arial"/>
          <w:sz w:val="18"/>
          <w:szCs w:val="18"/>
        </w:rPr>
      </w:pPr>
    </w:p>
    <w:p w14:paraId="76C3A35D" w14:textId="77777777" w:rsidR="00834D3F" w:rsidRPr="00AD1F4C" w:rsidRDefault="00834D3F" w:rsidP="00834D3F">
      <w:pPr>
        <w:pStyle w:val="Telobesedila3"/>
        <w:rPr>
          <w:i/>
          <w:color w:val="000000"/>
        </w:rPr>
      </w:pPr>
      <w:r w:rsidRPr="00AD1F4C">
        <w:rPr>
          <w:color w:val="000000"/>
          <w:sz w:val="18"/>
        </w:rPr>
        <w:t>Podatke je potrebno vpisati za vse s ponudnikom povezane družbe.</w:t>
      </w:r>
      <w:r w:rsidRPr="00AD1F4C">
        <w:rPr>
          <w:i/>
          <w:color w:val="000000"/>
        </w:rPr>
        <w:t xml:space="preserve"> </w:t>
      </w:r>
    </w:p>
    <w:p w14:paraId="4A5F21E4" w14:textId="77777777" w:rsidR="00834D3F" w:rsidRPr="00AD1F4C" w:rsidRDefault="00834D3F" w:rsidP="00834D3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34D3F" w:rsidRPr="00AD1F4C" w14:paraId="331F9F6F"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EA41274" w14:textId="77777777" w:rsidR="00834D3F" w:rsidRPr="00AD1F4C" w:rsidRDefault="00834D3F">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64B1D3" w14:textId="77777777" w:rsidR="00834D3F" w:rsidRPr="00AD1F4C" w:rsidRDefault="00834D3F">
            <w:pPr>
              <w:autoSpaceDE w:val="0"/>
              <w:autoSpaceDN w:val="0"/>
              <w:adjustRightInd w:val="0"/>
              <w:rPr>
                <w:rFonts w:cs="Arial"/>
                <w:b/>
                <w:bCs/>
              </w:rPr>
            </w:pPr>
            <w:r w:rsidRPr="00AD1F4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06C2A5" w14:textId="77777777" w:rsidR="00834D3F" w:rsidRPr="00AD1F4C" w:rsidRDefault="00834D3F">
            <w:pPr>
              <w:autoSpaceDE w:val="0"/>
              <w:autoSpaceDN w:val="0"/>
              <w:adjustRightInd w:val="0"/>
              <w:rPr>
                <w:rFonts w:cs="Arial"/>
                <w:b/>
                <w:bCs/>
              </w:rPr>
            </w:pPr>
            <w:r w:rsidRPr="00AD1F4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66095B" w14:textId="77777777" w:rsidR="00834D3F" w:rsidRPr="00AD1F4C" w:rsidRDefault="00834D3F">
            <w:pPr>
              <w:autoSpaceDE w:val="0"/>
              <w:autoSpaceDN w:val="0"/>
              <w:adjustRightInd w:val="0"/>
              <w:rPr>
                <w:rFonts w:cs="Arial"/>
              </w:rPr>
            </w:pPr>
            <w:r w:rsidRPr="00AD1F4C">
              <w:rPr>
                <w:rFonts w:cs="Arial"/>
              </w:rPr>
              <w:t>Vrsta povezave/</w:t>
            </w:r>
          </w:p>
          <w:p w14:paraId="2081EAF6" w14:textId="77777777" w:rsidR="00834D3F" w:rsidRPr="00AD1F4C" w:rsidRDefault="00834D3F">
            <w:pPr>
              <w:autoSpaceDE w:val="0"/>
              <w:autoSpaceDN w:val="0"/>
              <w:adjustRightInd w:val="0"/>
              <w:rPr>
                <w:rFonts w:cs="Arial"/>
                <w:b/>
                <w:bCs/>
              </w:rPr>
            </w:pPr>
            <w:r w:rsidRPr="00AD1F4C">
              <w:rPr>
                <w:rFonts w:cs="Arial"/>
              </w:rPr>
              <w:t>Delež v %</w:t>
            </w:r>
          </w:p>
        </w:tc>
      </w:tr>
      <w:tr w:rsidR="00834D3F" w:rsidRPr="00AD1F4C" w14:paraId="0B596F42"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5F34246A" w14:textId="77777777" w:rsidR="00834D3F" w:rsidRPr="00AD1F4C" w:rsidRDefault="00834D3F">
            <w:pPr>
              <w:autoSpaceDE w:val="0"/>
              <w:autoSpaceDN w:val="0"/>
              <w:adjustRightInd w:val="0"/>
              <w:rPr>
                <w:rFonts w:cs="Arial"/>
                <w:bCs/>
              </w:rPr>
            </w:pPr>
            <w:r w:rsidRPr="00AD1F4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E65CE19"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A07BE2"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1BD6F08" w14:textId="77777777" w:rsidR="00834D3F" w:rsidRPr="00AD1F4C" w:rsidRDefault="00834D3F">
            <w:pPr>
              <w:autoSpaceDE w:val="0"/>
              <w:autoSpaceDN w:val="0"/>
              <w:adjustRightInd w:val="0"/>
              <w:rPr>
                <w:rFonts w:cs="Arial"/>
                <w:bCs/>
              </w:rPr>
            </w:pPr>
          </w:p>
        </w:tc>
      </w:tr>
      <w:tr w:rsidR="00834D3F" w:rsidRPr="00AD1F4C" w14:paraId="2DE6E150"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010DF971" w14:textId="77777777" w:rsidR="00834D3F" w:rsidRPr="00AD1F4C" w:rsidRDefault="00834D3F">
            <w:pPr>
              <w:autoSpaceDE w:val="0"/>
              <w:autoSpaceDN w:val="0"/>
              <w:adjustRightInd w:val="0"/>
              <w:rPr>
                <w:rFonts w:cs="Arial"/>
                <w:bCs/>
              </w:rPr>
            </w:pPr>
            <w:r w:rsidRPr="00AD1F4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0271BF3"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7680016"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D823EB" w14:textId="77777777" w:rsidR="00834D3F" w:rsidRPr="00AD1F4C" w:rsidRDefault="00834D3F">
            <w:pPr>
              <w:autoSpaceDE w:val="0"/>
              <w:autoSpaceDN w:val="0"/>
              <w:adjustRightInd w:val="0"/>
              <w:rPr>
                <w:rFonts w:cs="Arial"/>
                <w:bCs/>
              </w:rPr>
            </w:pPr>
          </w:p>
        </w:tc>
      </w:tr>
      <w:tr w:rsidR="00834D3F" w:rsidRPr="00AD1F4C" w14:paraId="6CD51343" w14:textId="77777777" w:rsidTr="00D00FEE">
        <w:trPr>
          <w:trHeight w:val="454"/>
        </w:trPr>
        <w:tc>
          <w:tcPr>
            <w:tcW w:w="392" w:type="dxa"/>
            <w:tcBorders>
              <w:top w:val="single" w:sz="4" w:space="0" w:color="auto"/>
              <w:left w:val="single" w:sz="4" w:space="0" w:color="auto"/>
              <w:bottom w:val="single" w:sz="4" w:space="0" w:color="auto"/>
              <w:right w:val="single" w:sz="4" w:space="0" w:color="auto"/>
            </w:tcBorders>
            <w:hideMark/>
          </w:tcPr>
          <w:p w14:paraId="0D5E861E" w14:textId="77777777" w:rsidR="00834D3F" w:rsidRPr="00AD1F4C" w:rsidRDefault="00834D3F">
            <w:pPr>
              <w:autoSpaceDE w:val="0"/>
              <w:autoSpaceDN w:val="0"/>
              <w:adjustRightInd w:val="0"/>
              <w:rPr>
                <w:rFonts w:cs="Arial"/>
                <w:bCs/>
              </w:rPr>
            </w:pPr>
            <w:r w:rsidRPr="00AD1F4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E4BEE62" w14:textId="77777777" w:rsidR="00834D3F" w:rsidRPr="00AD1F4C" w:rsidRDefault="00834D3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051C5D" w14:textId="77777777" w:rsidR="00834D3F" w:rsidRPr="00AD1F4C" w:rsidRDefault="00834D3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91DF1E0" w14:textId="77777777" w:rsidR="00834D3F" w:rsidRPr="00AD1F4C" w:rsidRDefault="00834D3F">
            <w:pPr>
              <w:autoSpaceDE w:val="0"/>
              <w:autoSpaceDN w:val="0"/>
              <w:adjustRightInd w:val="0"/>
              <w:rPr>
                <w:rFonts w:cs="Arial"/>
                <w:bCs/>
              </w:rPr>
            </w:pPr>
          </w:p>
        </w:tc>
      </w:tr>
    </w:tbl>
    <w:p w14:paraId="4550D8F7" w14:textId="77777777" w:rsidR="00834D3F" w:rsidRPr="00AD1F4C" w:rsidRDefault="00834D3F" w:rsidP="00834D3F">
      <w:pPr>
        <w:autoSpaceDE w:val="0"/>
        <w:autoSpaceDN w:val="0"/>
        <w:adjustRightInd w:val="0"/>
        <w:rPr>
          <w:rFonts w:ascii="Arial" w:hAnsi="Arial"/>
          <w:sz w:val="20"/>
        </w:rPr>
      </w:pPr>
    </w:p>
    <w:p w14:paraId="49A05DA9" w14:textId="77777777" w:rsidR="00834D3F" w:rsidRPr="00AD1F4C" w:rsidRDefault="00834D3F" w:rsidP="00834D3F">
      <w:pPr>
        <w:autoSpaceDE w:val="0"/>
        <w:autoSpaceDN w:val="0"/>
        <w:adjustRightInd w:val="0"/>
        <w:rPr>
          <w:rFonts w:cs="Arial"/>
        </w:rPr>
      </w:pPr>
      <w:r w:rsidRPr="00AD1F4C">
        <w:rPr>
          <w:rFonts w:cs="Arial"/>
          <w:b/>
          <w:bCs/>
        </w:rPr>
        <w:t>IZJAVA, DA NI POVEZANIH DRUŽB</w:t>
      </w:r>
    </w:p>
    <w:p w14:paraId="283605BF" w14:textId="77777777" w:rsidR="00834D3F" w:rsidRPr="00AD1F4C" w:rsidRDefault="00834D3F" w:rsidP="00834D3F">
      <w:pPr>
        <w:autoSpaceDE w:val="0"/>
        <w:autoSpaceDN w:val="0"/>
        <w:adjustRightInd w:val="0"/>
        <w:rPr>
          <w:rFonts w:cs="Arial"/>
          <w:iCs/>
          <w:sz w:val="18"/>
          <w:szCs w:val="18"/>
        </w:rPr>
      </w:pPr>
      <w:r w:rsidRPr="00AD1F4C">
        <w:rPr>
          <w:rFonts w:cs="Arial"/>
          <w:iCs/>
          <w:sz w:val="18"/>
          <w:szCs w:val="18"/>
        </w:rPr>
        <w:t>Opomba: v primeru, da povezanih družb s ponudnikom ni,  ponudnik poda naslednjo izjavo:</w:t>
      </w:r>
    </w:p>
    <w:p w14:paraId="3B8732B3" w14:textId="77777777" w:rsidR="00834D3F" w:rsidRPr="00AD1F4C" w:rsidRDefault="00834D3F" w:rsidP="00834D3F">
      <w:pPr>
        <w:autoSpaceDE w:val="0"/>
        <w:autoSpaceDN w:val="0"/>
        <w:adjustRightInd w:val="0"/>
        <w:rPr>
          <w:rFonts w:cs="Arial"/>
          <w:sz w:val="18"/>
          <w:szCs w:val="18"/>
        </w:rPr>
      </w:pPr>
    </w:p>
    <w:p w14:paraId="4CB0CD5A" w14:textId="0B8A90E9" w:rsidR="00834D3F" w:rsidRPr="00AD1F4C" w:rsidRDefault="00834D3F" w:rsidP="00834D3F">
      <w:pPr>
        <w:autoSpaceDE w:val="0"/>
        <w:autoSpaceDN w:val="0"/>
        <w:adjustRightInd w:val="0"/>
        <w:rPr>
          <w:rFonts w:cs="Arial"/>
          <w:sz w:val="20"/>
          <w:szCs w:val="24"/>
        </w:rPr>
      </w:pPr>
      <w:r w:rsidRPr="00AD1F4C">
        <w:rPr>
          <w:rFonts w:cs="Arial"/>
          <w:b/>
        </w:rPr>
        <w:t>Izjavljam, da v celotni lastniški strukturi ponudnika</w:t>
      </w:r>
      <w:r w:rsidRPr="00AD1F4C">
        <w:rPr>
          <w:rFonts w:cs="Arial"/>
        </w:rPr>
        <w:t xml:space="preserve"> </w:t>
      </w:r>
      <w:r w:rsidRPr="00AD1F4C">
        <w:rPr>
          <w:rFonts w:cs="Arial"/>
          <w:i/>
          <w:iCs/>
        </w:rPr>
        <w:t>(naziv in naslov ponudnika)</w:t>
      </w:r>
      <w:r w:rsidRPr="00AD1F4C">
        <w:rPr>
          <w:rFonts w:cs="Arial"/>
        </w:rPr>
        <w:t xml:space="preserve"> </w:t>
      </w:r>
      <w:r w:rsidR="008C7E01" w:rsidRPr="00AD1F4C">
        <w:rPr>
          <w:rFonts w:cs="Arial"/>
        </w:rPr>
        <w:t>_______________</w:t>
      </w:r>
    </w:p>
    <w:p w14:paraId="6C3A986F" w14:textId="77777777" w:rsidR="008C7E01" w:rsidRPr="00AD1F4C" w:rsidRDefault="008C7E01" w:rsidP="008C7E01">
      <w:pPr>
        <w:autoSpaceDE w:val="0"/>
        <w:autoSpaceDN w:val="0"/>
        <w:adjustRightInd w:val="0"/>
        <w:rPr>
          <w:rFonts w:cs="Arial"/>
        </w:rPr>
      </w:pPr>
      <w:r w:rsidRPr="00AD1F4C">
        <w:rPr>
          <w:rFonts w:cs="Arial"/>
        </w:rPr>
        <w:t>_________________________________________________________________________________</w:t>
      </w:r>
    </w:p>
    <w:p w14:paraId="0C029F11" w14:textId="77777777" w:rsidR="00834D3F" w:rsidRPr="00AD1F4C" w:rsidRDefault="00834D3F" w:rsidP="00834D3F">
      <w:pPr>
        <w:autoSpaceDE w:val="0"/>
        <w:autoSpaceDN w:val="0"/>
        <w:adjustRightInd w:val="0"/>
        <w:rPr>
          <w:rFonts w:cs="Arial"/>
          <w:b/>
        </w:rPr>
      </w:pPr>
      <w:r w:rsidRPr="00AD1F4C">
        <w:rPr>
          <w:rFonts w:cs="Arial"/>
          <w:b/>
          <w:bCs/>
        </w:rPr>
        <w:t>ni udeleženih drugih fizičnih ali pravnih oseb ter gospodarskih subjektov, za katere se glede na določbe zakona, ki ureja gospodarske družbe, šteje, da so povezane družbe.</w:t>
      </w:r>
    </w:p>
    <w:p w14:paraId="5B9D142F" w14:textId="77777777" w:rsidR="00834D3F" w:rsidRPr="00AD1F4C" w:rsidRDefault="00834D3F" w:rsidP="00834D3F">
      <w:pPr>
        <w:autoSpaceDE w:val="0"/>
        <w:autoSpaceDN w:val="0"/>
        <w:adjustRightInd w:val="0"/>
        <w:rPr>
          <w:rFonts w:cs="Arial"/>
          <w:b/>
          <w:bCs/>
        </w:rPr>
      </w:pPr>
    </w:p>
    <w:p w14:paraId="341C3414" w14:textId="77777777" w:rsidR="00834D3F" w:rsidRPr="00AD1F4C" w:rsidRDefault="00834D3F" w:rsidP="00834D3F">
      <w:pPr>
        <w:autoSpaceDE w:val="0"/>
        <w:autoSpaceDN w:val="0"/>
        <w:adjustRightInd w:val="0"/>
        <w:rPr>
          <w:rFonts w:cs="Arial"/>
          <w:b/>
          <w:bCs/>
        </w:rPr>
      </w:pPr>
      <w:r w:rsidRPr="00AD1F4C">
        <w:rPr>
          <w:rFonts w:cs="Arial"/>
          <w:b/>
          <w:bCs/>
        </w:rPr>
        <w:lastRenderedPageBreak/>
        <w:t xml:space="preserve">S podpisom te izjave jamčim za točnost in resničnost podatkov ter za podano izjavo prevzemam polno odgovornost. Seznanjen sem z določbo </w:t>
      </w:r>
      <w:proofErr w:type="spellStart"/>
      <w:r w:rsidRPr="00AD1F4C">
        <w:rPr>
          <w:rFonts w:cs="Arial"/>
          <w:b/>
          <w:bCs/>
        </w:rPr>
        <w:t>ZintPK</w:t>
      </w:r>
      <w:proofErr w:type="spellEnd"/>
      <w:r w:rsidRPr="00AD1F4C">
        <w:rPr>
          <w:rFonts w:cs="Arial"/>
          <w:b/>
          <w:bCs/>
        </w:rPr>
        <w:t>, ki določa, da je pogodba v primeru lažne izjave ali neresničnih podatkov o dejstvih v izjavi nična. Zavezujem se, da bom naročnika obvestil o vsaki spremembi posredovanih podatkov.</w:t>
      </w:r>
    </w:p>
    <w:p w14:paraId="3906B769" w14:textId="77777777" w:rsidR="00834D3F" w:rsidRPr="00AD1F4C" w:rsidRDefault="00834D3F" w:rsidP="00834D3F">
      <w:pPr>
        <w:autoSpaceDE w:val="0"/>
        <w:autoSpaceDN w:val="0"/>
        <w:adjustRightInd w:val="0"/>
        <w:rPr>
          <w:rFonts w:cs="Arial"/>
          <w:bCs/>
        </w:rPr>
      </w:pPr>
    </w:p>
    <w:p w14:paraId="51B7104F" w14:textId="77777777" w:rsidR="00834D3F" w:rsidRPr="00AD1F4C" w:rsidRDefault="00834D3F" w:rsidP="00834D3F">
      <w:pPr>
        <w:rPr>
          <w:rFonts w:cs="Times New Roman"/>
          <w:color w:val="auto"/>
        </w:rPr>
      </w:pPr>
    </w:p>
    <w:p w14:paraId="76F98661" w14:textId="77777777" w:rsidR="00834D3F" w:rsidRPr="00AD1F4C" w:rsidRDefault="00834D3F" w:rsidP="00834D3F">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4D3F" w:rsidRPr="00AD1F4C" w14:paraId="6FFF6424" w14:textId="77777777" w:rsidTr="00834D3F">
        <w:tc>
          <w:tcPr>
            <w:tcW w:w="3430" w:type="dxa"/>
            <w:hideMark/>
          </w:tcPr>
          <w:p w14:paraId="5DA535B7" w14:textId="77777777" w:rsidR="00834D3F" w:rsidRPr="00AD1F4C" w:rsidRDefault="00834D3F">
            <w:pPr>
              <w:widowControl w:val="0"/>
              <w:tabs>
                <w:tab w:val="left" w:pos="5580"/>
              </w:tabs>
              <w:autoSpaceDE w:val="0"/>
              <w:autoSpaceDN w:val="0"/>
              <w:adjustRightInd w:val="0"/>
              <w:spacing w:before="48"/>
              <w:jc w:val="center"/>
              <w:rPr>
                <w:rFonts w:cs="Arial"/>
              </w:rPr>
            </w:pPr>
            <w:r w:rsidRPr="00AD1F4C">
              <w:rPr>
                <w:rFonts w:cs="Arial"/>
              </w:rPr>
              <w:t>Datum in kraj:</w:t>
            </w:r>
          </w:p>
        </w:tc>
        <w:tc>
          <w:tcPr>
            <w:tcW w:w="2067" w:type="dxa"/>
          </w:tcPr>
          <w:p w14:paraId="260A9EB3" w14:textId="77777777" w:rsidR="00834D3F" w:rsidRPr="00AD1F4C" w:rsidRDefault="00834D3F">
            <w:pPr>
              <w:widowControl w:val="0"/>
              <w:tabs>
                <w:tab w:val="left" w:pos="5580"/>
              </w:tabs>
              <w:autoSpaceDE w:val="0"/>
              <w:autoSpaceDN w:val="0"/>
              <w:adjustRightInd w:val="0"/>
              <w:spacing w:before="48"/>
              <w:jc w:val="center"/>
              <w:rPr>
                <w:rFonts w:cs="Arial"/>
              </w:rPr>
            </w:pPr>
          </w:p>
        </w:tc>
        <w:tc>
          <w:tcPr>
            <w:tcW w:w="3573" w:type="dxa"/>
            <w:hideMark/>
          </w:tcPr>
          <w:p w14:paraId="0076FE1E" w14:textId="77777777" w:rsidR="00834D3F" w:rsidRPr="00AD1F4C" w:rsidRDefault="00834D3F">
            <w:pPr>
              <w:widowControl w:val="0"/>
              <w:tabs>
                <w:tab w:val="left" w:pos="5580"/>
              </w:tabs>
              <w:autoSpaceDE w:val="0"/>
              <w:autoSpaceDN w:val="0"/>
              <w:adjustRightInd w:val="0"/>
              <w:spacing w:before="48"/>
              <w:jc w:val="center"/>
              <w:rPr>
                <w:rFonts w:cs="Arial"/>
              </w:rPr>
            </w:pPr>
            <w:r w:rsidRPr="00AD1F4C">
              <w:rPr>
                <w:rFonts w:cs="Arial"/>
              </w:rPr>
              <w:t>Podpis zakonitega zastopnika:</w:t>
            </w:r>
          </w:p>
        </w:tc>
      </w:tr>
      <w:tr w:rsidR="00834D3F" w:rsidRPr="00AD1F4C" w14:paraId="6452AEE4" w14:textId="77777777" w:rsidTr="00834D3F">
        <w:tc>
          <w:tcPr>
            <w:tcW w:w="3430" w:type="dxa"/>
            <w:tcBorders>
              <w:top w:val="nil"/>
              <w:left w:val="nil"/>
              <w:bottom w:val="single" w:sz="4" w:space="0" w:color="auto"/>
              <w:right w:val="nil"/>
            </w:tcBorders>
          </w:tcPr>
          <w:p w14:paraId="33B1AF78" w14:textId="77777777" w:rsidR="00834D3F" w:rsidRPr="00AD1F4C" w:rsidRDefault="00834D3F">
            <w:pPr>
              <w:widowControl w:val="0"/>
              <w:tabs>
                <w:tab w:val="left" w:pos="5580"/>
              </w:tabs>
              <w:autoSpaceDE w:val="0"/>
              <w:autoSpaceDN w:val="0"/>
              <w:adjustRightInd w:val="0"/>
              <w:spacing w:before="48"/>
              <w:jc w:val="center"/>
              <w:rPr>
                <w:rFonts w:cs="Arial"/>
              </w:rPr>
            </w:pPr>
          </w:p>
          <w:p w14:paraId="42A54D4F" w14:textId="77777777" w:rsidR="00834D3F" w:rsidRPr="00AD1F4C" w:rsidRDefault="00834D3F">
            <w:pPr>
              <w:widowControl w:val="0"/>
              <w:tabs>
                <w:tab w:val="left" w:pos="5580"/>
              </w:tabs>
              <w:autoSpaceDE w:val="0"/>
              <w:autoSpaceDN w:val="0"/>
              <w:adjustRightInd w:val="0"/>
              <w:spacing w:before="48"/>
              <w:jc w:val="center"/>
              <w:rPr>
                <w:rFonts w:cs="Arial"/>
              </w:rPr>
            </w:pPr>
          </w:p>
        </w:tc>
        <w:tc>
          <w:tcPr>
            <w:tcW w:w="2067" w:type="dxa"/>
          </w:tcPr>
          <w:p w14:paraId="5A93AAD0" w14:textId="77777777" w:rsidR="00834D3F" w:rsidRPr="00AD1F4C" w:rsidRDefault="00834D3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E0CC29B" w14:textId="77777777" w:rsidR="00834D3F" w:rsidRPr="00AD1F4C" w:rsidRDefault="00834D3F">
            <w:pPr>
              <w:widowControl w:val="0"/>
              <w:tabs>
                <w:tab w:val="left" w:pos="5580"/>
              </w:tabs>
              <w:autoSpaceDE w:val="0"/>
              <w:autoSpaceDN w:val="0"/>
              <w:adjustRightInd w:val="0"/>
              <w:spacing w:before="48"/>
              <w:jc w:val="center"/>
              <w:rPr>
                <w:rFonts w:cs="Arial"/>
              </w:rPr>
            </w:pPr>
          </w:p>
          <w:p w14:paraId="7A92945D" w14:textId="77777777" w:rsidR="00834D3F" w:rsidRPr="00AD1F4C" w:rsidRDefault="00834D3F">
            <w:pPr>
              <w:widowControl w:val="0"/>
              <w:tabs>
                <w:tab w:val="left" w:pos="5580"/>
              </w:tabs>
              <w:autoSpaceDE w:val="0"/>
              <w:autoSpaceDN w:val="0"/>
              <w:adjustRightInd w:val="0"/>
              <w:spacing w:before="48"/>
              <w:jc w:val="center"/>
              <w:rPr>
                <w:rFonts w:cs="Arial"/>
              </w:rPr>
            </w:pPr>
          </w:p>
        </w:tc>
      </w:tr>
      <w:bookmarkEnd w:id="4"/>
    </w:tbl>
    <w:p w14:paraId="530C4B73" w14:textId="77777777" w:rsidR="00834D3F" w:rsidRPr="00AD1F4C" w:rsidRDefault="00834D3F" w:rsidP="00834D3F">
      <w:pPr>
        <w:rPr>
          <w:rFonts w:ascii="Arial" w:hAnsi="Arial"/>
          <w:color w:val="auto"/>
          <w:sz w:val="20"/>
        </w:rPr>
      </w:pPr>
    </w:p>
    <w:p w14:paraId="19B766D4" w14:textId="77777777" w:rsidR="00097A6A" w:rsidRPr="00AD1F4C" w:rsidRDefault="00097A6A" w:rsidP="00097A6A">
      <w:pPr>
        <w:widowControl w:val="0"/>
        <w:tabs>
          <w:tab w:val="left" w:pos="90"/>
          <w:tab w:val="left" w:pos="964"/>
        </w:tabs>
        <w:autoSpaceDE w:val="0"/>
        <w:autoSpaceDN w:val="0"/>
        <w:adjustRightInd w:val="0"/>
        <w:rPr>
          <w:sz w:val="20"/>
          <w:szCs w:val="20"/>
        </w:rPr>
      </w:pPr>
      <w:r w:rsidRPr="00AD1F4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7A6A" w:rsidRPr="00AD1F4C" w14:paraId="44F7265C" w14:textId="77777777" w:rsidTr="00097A6A">
        <w:tc>
          <w:tcPr>
            <w:tcW w:w="1632" w:type="dxa"/>
            <w:tcBorders>
              <w:top w:val="single" w:sz="4" w:space="0" w:color="auto"/>
              <w:left w:val="single" w:sz="4" w:space="0" w:color="auto"/>
              <w:bottom w:val="single" w:sz="4" w:space="0" w:color="auto"/>
              <w:right w:val="single" w:sz="4" w:space="0" w:color="auto"/>
            </w:tcBorders>
            <w:vAlign w:val="center"/>
            <w:hideMark/>
          </w:tcPr>
          <w:p w14:paraId="2BF083A5" w14:textId="58885175" w:rsidR="00097A6A" w:rsidRPr="00AD1F4C" w:rsidRDefault="00097A6A">
            <w:pPr>
              <w:rPr>
                <w:b/>
                <w:color w:val="auto"/>
                <w:szCs w:val="24"/>
              </w:rPr>
            </w:pPr>
            <w:r w:rsidRPr="00AD1F4C">
              <w:rPr>
                <w:b/>
              </w:rPr>
              <w:lastRenderedPageBreak/>
              <w:t xml:space="preserve">Obrazec št. </w:t>
            </w:r>
            <w:r w:rsidR="008C7E01" w:rsidRPr="00AD1F4C">
              <w:rPr>
                <w:b/>
              </w:rPr>
              <w:t>5</w:t>
            </w:r>
          </w:p>
        </w:tc>
      </w:tr>
    </w:tbl>
    <w:p w14:paraId="6DC540AA" w14:textId="77777777" w:rsidR="008C7E01" w:rsidRPr="00AD1F4C" w:rsidRDefault="008C7E01" w:rsidP="008C7E01">
      <w:pPr>
        <w:rPr>
          <w:rFonts w:ascii="Arial" w:hAnsi="Arial" w:cs="Arial"/>
          <w:sz w:val="20"/>
          <w:szCs w:val="20"/>
          <w:lang w:eastAsia="en-US"/>
        </w:rPr>
      </w:pPr>
    </w:p>
    <w:p w14:paraId="434EB1B8" w14:textId="77777777" w:rsidR="008C7E01" w:rsidRPr="00AD1F4C" w:rsidRDefault="008C7E01" w:rsidP="008C7E01">
      <w:pPr>
        <w:rPr>
          <w:rFonts w:cs="Arial"/>
          <w:szCs w:val="20"/>
        </w:rPr>
      </w:pPr>
    </w:p>
    <w:p w14:paraId="588773F5" w14:textId="77777777" w:rsidR="00097A6A" w:rsidRPr="00AD1F4C" w:rsidRDefault="00097A6A" w:rsidP="00097A6A">
      <w:pPr>
        <w:ind w:left="454" w:hanging="454"/>
        <w:jc w:val="center"/>
        <w:rPr>
          <w:rFonts w:cs="Arial"/>
          <w:b/>
          <w:sz w:val="24"/>
          <w:szCs w:val="24"/>
        </w:rPr>
      </w:pPr>
      <w:r w:rsidRPr="00AD1F4C">
        <w:rPr>
          <w:rFonts w:cs="Arial"/>
          <w:b/>
          <w:sz w:val="24"/>
        </w:rPr>
        <w:t>PODATKI O PODIZVAJALCU</w:t>
      </w:r>
    </w:p>
    <w:p w14:paraId="783A8CEB" w14:textId="77777777" w:rsidR="008C7E01" w:rsidRPr="00AD1F4C" w:rsidRDefault="008C7E01" w:rsidP="008C7E01">
      <w:pPr>
        <w:rPr>
          <w:rFonts w:cs="Arial"/>
          <w:sz w:val="20"/>
          <w:szCs w:val="20"/>
        </w:rPr>
      </w:pPr>
    </w:p>
    <w:p w14:paraId="5F78645B" w14:textId="77777777" w:rsidR="00097A6A" w:rsidRPr="00AD1F4C" w:rsidRDefault="00097A6A" w:rsidP="00097A6A">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7A6A" w:rsidRPr="00AD1F4C" w14:paraId="65F804AE"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AED58B" w14:textId="77777777" w:rsidR="00097A6A" w:rsidRPr="00AD1F4C" w:rsidRDefault="00097A6A">
            <w:pPr>
              <w:jc w:val="left"/>
              <w:rPr>
                <w:rFonts w:cs="Arial"/>
                <w:szCs w:val="24"/>
              </w:rPr>
            </w:pPr>
            <w:r w:rsidRPr="00AD1F4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6431135" w14:textId="77777777" w:rsidR="00097A6A" w:rsidRPr="00AD1F4C" w:rsidRDefault="00097A6A">
            <w:pPr>
              <w:rPr>
                <w:rFonts w:cs="Arial"/>
              </w:rPr>
            </w:pPr>
          </w:p>
        </w:tc>
      </w:tr>
      <w:tr w:rsidR="00097A6A" w:rsidRPr="00AD1F4C" w14:paraId="53B47635"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D86CA9" w14:textId="77777777" w:rsidR="00097A6A" w:rsidRPr="00AD1F4C" w:rsidRDefault="00097A6A">
            <w:pPr>
              <w:jc w:val="left"/>
              <w:rPr>
                <w:rFonts w:cs="Arial"/>
              </w:rPr>
            </w:pPr>
            <w:r w:rsidRPr="00AD1F4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7CD8D59" w14:textId="77777777" w:rsidR="00097A6A" w:rsidRPr="00AD1F4C" w:rsidRDefault="00097A6A">
            <w:pPr>
              <w:rPr>
                <w:rFonts w:cs="Arial"/>
              </w:rPr>
            </w:pPr>
          </w:p>
        </w:tc>
      </w:tr>
      <w:tr w:rsidR="00097A6A" w:rsidRPr="00AD1F4C" w14:paraId="68002CBD"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27B827" w14:textId="77777777" w:rsidR="00097A6A" w:rsidRPr="00AD1F4C" w:rsidRDefault="00097A6A">
            <w:pPr>
              <w:jc w:val="left"/>
              <w:rPr>
                <w:rFonts w:cs="Arial"/>
              </w:rPr>
            </w:pPr>
            <w:r w:rsidRPr="00AD1F4C">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7D09566" w14:textId="77777777" w:rsidR="00097A6A" w:rsidRPr="00AD1F4C" w:rsidRDefault="00097A6A">
            <w:pPr>
              <w:rPr>
                <w:rFonts w:cs="Arial"/>
              </w:rPr>
            </w:pPr>
          </w:p>
        </w:tc>
      </w:tr>
      <w:tr w:rsidR="00097A6A" w:rsidRPr="00AD1F4C" w14:paraId="49DBA86B"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C141D3" w14:textId="77777777" w:rsidR="00097A6A" w:rsidRPr="00AD1F4C" w:rsidRDefault="00097A6A">
            <w:pPr>
              <w:jc w:val="left"/>
              <w:rPr>
                <w:rFonts w:cs="Arial"/>
              </w:rPr>
            </w:pPr>
            <w:r w:rsidRPr="00AD1F4C">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6071C76" w14:textId="77777777" w:rsidR="00097A6A" w:rsidRPr="00AD1F4C" w:rsidRDefault="00097A6A">
            <w:pPr>
              <w:rPr>
                <w:rFonts w:cs="Arial"/>
              </w:rPr>
            </w:pPr>
          </w:p>
        </w:tc>
      </w:tr>
      <w:tr w:rsidR="00097A6A" w:rsidRPr="00AD1F4C" w14:paraId="3CF0C9E2"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D8EAA4" w14:textId="77777777" w:rsidR="00097A6A" w:rsidRPr="00AD1F4C" w:rsidRDefault="00097A6A">
            <w:pPr>
              <w:jc w:val="left"/>
              <w:rPr>
                <w:rFonts w:cs="Arial"/>
              </w:rPr>
            </w:pPr>
            <w:r w:rsidRPr="00AD1F4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EAE39EB" w14:textId="77777777" w:rsidR="00097A6A" w:rsidRPr="00AD1F4C" w:rsidRDefault="00097A6A">
            <w:pPr>
              <w:rPr>
                <w:rFonts w:cs="Arial"/>
              </w:rPr>
            </w:pPr>
          </w:p>
        </w:tc>
      </w:tr>
      <w:tr w:rsidR="00097A6A" w:rsidRPr="00AD1F4C" w14:paraId="29D8A4BE"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7DB0F3" w14:textId="77777777" w:rsidR="00097A6A" w:rsidRPr="00AD1F4C" w:rsidRDefault="00097A6A">
            <w:pPr>
              <w:jc w:val="left"/>
              <w:rPr>
                <w:rFonts w:cs="Arial"/>
              </w:rPr>
            </w:pPr>
            <w:r w:rsidRPr="00AD1F4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CFA4FE9" w14:textId="77777777" w:rsidR="00097A6A" w:rsidRPr="00AD1F4C" w:rsidRDefault="00097A6A">
            <w:pPr>
              <w:rPr>
                <w:rFonts w:cs="Arial"/>
              </w:rPr>
            </w:pPr>
          </w:p>
        </w:tc>
      </w:tr>
      <w:tr w:rsidR="00097A6A" w:rsidRPr="00AD1F4C" w14:paraId="46481589"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34D3AE" w14:textId="77777777" w:rsidR="00097A6A" w:rsidRPr="00AD1F4C" w:rsidRDefault="00097A6A">
            <w:pPr>
              <w:jc w:val="left"/>
              <w:rPr>
                <w:rFonts w:cs="Arial"/>
              </w:rPr>
            </w:pPr>
            <w:r w:rsidRPr="00AD1F4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0A99F11" w14:textId="77777777" w:rsidR="00097A6A" w:rsidRPr="00AD1F4C" w:rsidRDefault="00097A6A">
            <w:pPr>
              <w:rPr>
                <w:rFonts w:cs="Arial"/>
              </w:rPr>
            </w:pPr>
          </w:p>
        </w:tc>
      </w:tr>
      <w:tr w:rsidR="00097A6A" w:rsidRPr="00AD1F4C" w14:paraId="3A6BB3F6"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6EF1C0" w14:textId="77777777" w:rsidR="00097A6A" w:rsidRPr="00AD1F4C" w:rsidRDefault="00097A6A">
            <w:pPr>
              <w:jc w:val="left"/>
              <w:rPr>
                <w:rFonts w:cs="Arial"/>
              </w:rPr>
            </w:pPr>
            <w:r w:rsidRPr="00AD1F4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3D2970" w14:textId="77777777" w:rsidR="00097A6A" w:rsidRPr="00AD1F4C" w:rsidRDefault="00097A6A">
            <w:pPr>
              <w:rPr>
                <w:rFonts w:cs="Arial"/>
              </w:rPr>
            </w:pPr>
          </w:p>
        </w:tc>
      </w:tr>
      <w:tr w:rsidR="00097A6A" w:rsidRPr="00AD1F4C" w14:paraId="2833217B"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E3AB06" w14:textId="77777777" w:rsidR="00097A6A" w:rsidRPr="00AD1F4C" w:rsidRDefault="00097A6A">
            <w:pPr>
              <w:jc w:val="left"/>
              <w:rPr>
                <w:rFonts w:cs="Arial"/>
              </w:rPr>
            </w:pPr>
            <w:r w:rsidRPr="00AD1F4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924EA08" w14:textId="77777777" w:rsidR="00097A6A" w:rsidRPr="00AD1F4C" w:rsidRDefault="00097A6A">
            <w:pPr>
              <w:rPr>
                <w:rFonts w:cs="Arial"/>
              </w:rPr>
            </w:pPr>
          </w:p>
        </w:tc>
      </w:tr>
      <w:tr w:rsidR="00097A6A" w:rsidRPr="00AD1F4C" w14:paraId="56A51005"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826BA" w14:textId="77777777" w:rsidR="00097A6A" w:rsidRPr="00AD1F4C" w:rsidRDefault="00097A6A">
            <w:pPr>
              <w:jc w:val="left"/>
              <w:rPr>
                <w:rFonts w:cs="Arial"/>
              </w:rPr>
            </w:pPr>
            <w:r w:rsidRPr="00AD1F4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128C82" w14:textId="77777777" w:rsidR="00097A6A" w:rsidRPr="00AD1F4C" w:rsidRDefault="00097A6A">
            <w:pPr>
              <w:rPr>
                <w:rFonts w:cs="Arial"/>
              </w:rPr>
            </w:pPr>
          </w:p>
        </w:tc>
      </w:tr>
      <w:tr w:rsidR="00097A6A" w:rsidRPr="00AD1F4C" w14:paraId="24494F84"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483E2" w14:textId="77777777" w:rsidR="00097A6A" w:rsidRPr="00AD1F4C" w:rsidRDefault="00097A6A">
            <w:pPr>
              <w:jc w:val="left"/>
              <w:rPr>
                <w:rFonts w:cs="Arial"/>
              </w:rPr>
            </w:pPr>
            <w:r w:rsidRPr="00AD1F4C">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C243670" w14:textId="77777777" w:rsidR="00097A6A" w:rsidRPr="00AD1F4C" w:rsidRDefault="00097A6A">
            <w:pPr>
              <w:rPr>
                <w:rFonts w:cs="Arial"/>
              </w:rPr>
            </w:pPr>
          </w:p>
        </w:tc>
      </w:tr>
      <w:tr w:rsidR="00097A6A" w:rsidRPr="00AD1F4C" w14:paraId="5CE89ECA"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7C32DA" w14:textId="77777777" w:rsidR="00097A6A" w:rsidRPr="00AD1F4C" w:rsidRDefault="00097A6A">
            <w:pPr>
              <w:jc w:val="left"/>
              <w:rPr>
                <w:rFonts w:cs="Arial"/>
                <w:szCs w:val="20"/>
              </w:rPr>
            </w:pPr>
            <w:r w:rsidRPr="00AD1F4C">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6B79C00" w14:textId="77777777" w:rsidR="00097A6A" w:rsidRPr="00AD1F4C" w:rsidRDefault="00097A6A">
            <w:pPr>
              <w:rPr>
                <w:rFonts w:cs="Arial"/>
                <w:szCs w:val="24"/>
              </w:rPr>
            </w:pPr>
          </w:p>
        </w:tc>
      </w:tr>
      <w:tr w:rsidR="00097A6A" w:rsidRPr="00AD1F4C" w14:paraId="759B3A2C"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208FB6" w14:textId="77777777" w:rsidR="00097A6A" w:rsidRPr="00AD1F4C" w:rsidRDefault="00097A6A">
            <w:pPr>
              <w:jc w:val="left"/>
              <w:rPr>
                <w:rFonts w:cs="Arial"/>
                <w:szCs w:val="20"/>
              </w:rPr>
            </w:pPr>
            <w:r w:rsidRPr="00AD1F4C">
              <w:rPr>
                <w:rFonts w:cs="Arial"/>
                <w:szCs w:val="20"/>
              </w:rPr>
              <w:t>VREDNOST DEL PODIZVAJALCA:</w:t>
            </w:r>
          </w:p>
          <w:p w14:paraId="73361B45" w14:textId="77777777" w:rsidR="00097A6A" w:rsidRPr="00AD1F4C" w:rsidRDefault="00097A6A">
            <w:pPr>
              <w:jc w:val="left"/>
              <w:rPr>
                <w:rFonts w:cs="Arial"/>
                <w:szCs w:val="24"/>
              </w:rPr>
            </w:pPr>
            <w:r w:rsidRPr="00AD1F4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DC12451" w14:textId="77777777" w:rsidR="00097A6A" w:rsidRPr="00AD1F4C" w:rsidRDefault="00097A6A">
            <w:pPr>
              <w:rPr>
                <w:rFonts w:cs="Arial"/>
              </w:rPr>
            </w:pPr>
          </w:p>
        </w:tc>
      </w:tr>
      <w:tr w:rsidR="00097A6A" w:rsidRPr="00AD1F4C" w14:paraId="29CA0A67" w14:textId="77777777" w:rsidTr="00D00FE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13A8D6" w14:textId="77777777" w:rsidR="00097A6A" w:rsidRPr="00AD1F4C" w:rsidRDefault="00097A6A">
            <w:pPr>
              <w:jc w:val="left"/>
              <w:rPr>
                <w:rFonts w:cs="Arial"/>
              </w:rPr>
            </w:pPr>
            <w:r w:rsidRPr="00AD1F4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0410784" w14:textId="77777777" w:rsidR="00097A6A" w:rsidRPr="00AD1F4C" w:rsidRDefault="00097A6A">
            <w:pPr>
              <w:rPr>
                <w:rFonts w:cs="Arial"/>
              </w:rPr>
            </w:pPr>
          </w:p>
        </w:tc>
      </w:tr>
      <w:bookmarkEnd w:id="5"/>
    </w:tbl>
    <w:p w14:paraId="46FDD4C7" w14:textId="77777777" w:rsidR="00EB5F2A" w:rsidRPr="00AD1F4C" w:rsidRDefault="00EB5F2A" w:rsidP="00EB5F2A">
      <w:pPr>
        <w:rPr>
          <w:rFonts w:ascii="Arial" w:hAnsi="Arial"/>
          <w:sz w:val="20"/>
        </w:rPr>
      </w:pPr>
    </w:p>
    <w:p w14:paraId="4E9DD60C" w14:textId="2C387C57" w:rsidR="00D23A81" w:rsidRPr="00AD1F4C" w:rsidRDefault="00D23A81">
      <w:pPr>
        <w:spacing w:line="240" w:lineRule="auto"/>
        <w:jc w:val="left"/>
        <w:rPr>
          <w:rFonts w:cs="Arial"/>
          <w:szCs w:val="20"/>
        </w:rPr>
      </w:pPr>
      <w:r w:rsidRPr="00AD1F4C">
        <w:rPr>
          <w:rFonts w:cs="Arial"/>
          <w:szCs w:val="20"/>
        </w:rPr>
        <w:br w:type="page"/>
      </w:r>
    </w:p>
    <w:p w14:paraId="0E06DF43" w14:textId="77777777" w:rsidR="008C7E01" w:rsidRPr="00AD1F4C" w:rsidRDefault="008C7E01" w:rsidP="008C7E01">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97A6A" w:rsidRPr="00AD1F4C" w14:paraId="340C8AE2" w14:textId="77777777" w:rsidTr="00D00FEE">
        <w:tc>
          <w:tcPr>
            <w:tcW w:w="3430" w:type="dxa"/>
            <w:hideMark/>
          </w:tcPr>
          <w:p w14:paraId="12D8BB73" w14:textId="77777777" w:rsidR="00097A6A" w:rsidRPr="00AD1F4C" w:rsidRDefault="00097A6A">
            <w:pPr>
              <w:widowControl w:val="0"/>
              <w:tabs>
                <w:tab w:val="left" w:pos="5580"/>
              </w:tabs>
              <w:autoSpaceDE w:val="0"/>
              <w:autoSpaceDN w:val="0"/>
              <w:adjustRightInd w:val="0"/>
              <w:spacing w:before="48"/>
              <w:jc w:val="center"/>
              <w:rPr>
                <w:rFonts w:cs="Arial"/>
                <w:szCs w:val="24"/>
              </w:rPr>
            </w:pPr>
            <w:r w:rsidRPr="00AD1F4C">
              <w:rPr>
                <w:rFonts w:cs="Arial"/>
              </w:rPr>
              <w:t>Kraj in datum:</w:t>
            </w:r>
          </w:p>
        </w:tc>
        <w:tc>
          <w:tcPr>
            <w:tcW w:w="2067" w:type="dxa"/>
          </w:tcPr>
          <w:p w14:paraId="1F9BE67F"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3573" w:type="dxa"/>
            <w:hideMark/>
          </w:tcPr>
          <w:p w14:paraId="3AE6670F" w14:textId="77777777" w:rsidR="00097A6A" w:rsidRPr="00AD1F4C" w:rsidRDefault="00097A6A">
            <w:pPr>
              <w:widowControl w:val="0"/>
              <w:tabs>
                <w:tab w:val="left" w:pos="5580"/>
              </w:tabs>
              <w:autoSpaceDE w:val="0"/>
              <w:autoSpaceDN w:val="0"/>
              <w:adjustRightInd w:val="0"/>
              <w:spacing w:before="48"/>
              <w:jc w:val="center"/>
              <w:rPr>
                <w:rFonts w:cs="Arial"/>
              </w:rPr>
            </w:pPr>
            <w:r w:rsidRPr="00AD1F4C">
              <w:rPr>
                <w:rFonts w:cs="Arial"/>
              </w:rPr>
              <w:t>Podpis podizvajalca:</w:t>
            </w:r>
          </w:p>
        </w:tc>
      </w:tr>
      <w:tr w:rsidR="00097A6A" w:rsidRPr="00AD1F4C" w14:paraId="6E1C2110" w14:textId="77777777" w:rsidTr="00D00FEE">
        <w:tc>
          <w:tcPr>
            <w:tcW w:w="3430" w:type="dxa"/>
            <w:tcBorders>
              <w:top w:val="nil"/>
              <w:left w:val="nil"/>
              <w:bottom w:val="single" w:sz="4" w:space="0" w:color="auto"/>
              <w:right w:val="nil"/>
            </w:tcBorders>
          </w:tcPr>
          <w:p w14:paraId="6038D12C" w14:textId="77777777" w:rsidR="00097A6A" w:rsidRPr="00AD1F4C" w:rsidRDefault="00097A6A">
            <w:pPr>
              <w:widowControl w:val="0"/>
              <w:tabs>
                <w:tab w:val="left" w:pos="5580"/>
              </w:tabs>
              <w:autoSpaceDE w:val="0"/>
              <w:autoSpaceDN w:val="0"/>
              <w:adjustRightInd w:val="0"/>
              <w:spacing w:before="48"/>
              <w:jc w:val="center"/>
              <w:rPr>
                <w:rFonts w:cs="Arial"/>
              </w:rPr>
            </w:pPr>
          </w:p>
          <w:p w14:paraId="7EBD735A"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2067" w:type="dxa"/>
            <w:hideMark/>
          </w:tcPr>
          <w:p w14:paraId="44FF32E4" w14:textId="77777777" w:rsidR="00097A6A" w:rsidRPr="00AD1F4C" w:rsidRDefault="00097A6A">
            <w:pPr>
              <w:widowControl w:val="0"/>
              <w:tabs>
                <w:tab w:val="left" w:pos="5580"/>
              </w:tabs>
              <w:autoSpaceDE w:val="0"/>
              <w:autoSpaceDN w:val="0"/>
              <w:adjustRightInd w:val="0"/>
              <w:spacing w:before="48"/>
              <w:rPr>
                <w:rFonts w:cs="Arial"/>
                <w:color w:val="FFFFFF"/>
              </w:rPr>
            </w:pPr>
            <w:r w:rsidRPr="00AD1F4C">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D501D96" w14:textId="77777777" w:rsidR="00097A6A" w:rsidRPr="00AD1F4C" w:rsidRDefault="00097A6A">
            <w:pPr>
              <w:widowControl w:val="0"/>
              <w:tabs>
                <w:tab w:val="left" w:pos="5580"/>
              </w:tabs>
              <w:autoSpaceDE w:val="0"/>
              <w:autoSpaceDN w:val="0"/>
              <w:adjustRightInd w:val="0"/>
              <w:spacing w:before="48"/>
              <w:jc w:val="center"/>
              <w:rPr>
                <w:rFonts w:cs="Arial"/>
                <w:color w:val="auto"/>
              </w:rPr>
            </w:pPr>
          </w:p>
          <w:p w14:paraId="558BC547" w14:textId="77777777" w:rsidR="00097A6A" w:rsidRPr="00AD1F4C" w:rsidRDefault="00097A6A">
            <w:pPr>
              <w:widowControl w:val="0"/>
              <w:tabs>
                <w:tab w:val="left" w:pos="5580"/>
              </w:tabs>
              <w:autoSpaceDE w:val="0"/>
              <w:autoSpaceDN w:val="0"/>
              <w:adjustRightInd w:val="0"/>
              <w:spacing w:before="48"/>
              <w:jc w:val="center"/>
              <w:rPr>
                <w:rFonts w:cs="Arial"/>
              </w:rPr>
            </w:pPr>
          </w:p>
        </w:tc>
      </w:tr>
    </w:tbl>
    <w:p w14:paraId="482D4EB6" w14:textId="77777777" w:rsidR="00097A6A" w:rsidRPr="00AD1F4C" w:rsidRDefault="00097A6A" w:rsidP="00097A6A">
      <w:pPr>
        <w:rPr>
          <w:rFonts w:ascii="Arial" w:hAnsi="Arial"/>
          <w:sz w:val="20"/>
        </w:rPr>
      </w:pPr>
    </w:p>
    <w:p w14:paraId="0D31652D" w14:textId="77777777" w:rsidR="00097A6A" w:rsidRPr="00AD1F4C" w:rsidRDefault="008C7E01" w:rsidP="00097A6A">
      <w:r w:rsidRPr="00AD1F4C">
        <w:rPr>
          <w:color w:val="FF0000"/>
        </w:rPr>
        <w:br w:type="page"/>
      </w:r>
    </w:p>
    <w:tbl>
      <w:tblPr>
        <w:tblW w:w="0" w:type="auto"/>
        <w:tblLook w:val="04A0" w:firstRow="1" w:lastRow="0" w:firstColumn="1" w:lastColumn="0" w:noHBand="0" w:noVBand="1"/>
      </w:tblPr>
      <w:tblGrid>
        <w:gridCol w:w="4077"/>
      </w:tblGrid>
      <w:tr w:rsidR="00097A6A" w:rsidRPr="00AD1F4C" w14:paraId="02EE63BC" w14:textId="77777777" w:rsidTr="00D00FEE">
        <w:tc>
          <w:tcPr>
            <w:tcW w:w="4077" w:type="dxa"/>
            <w:hideMark/>
          </w:tcPr>
          <w:p w14:paraId="3B0326A5" w14:textId="77777777" w:rsidR="00097A6A" w:rsidRPr="00AD1F4C" w:rsidRDefault="00097A6A">
            <w:r w:rsidRPr="00AD1F4C">
              <w:lastRenderedPageBreak/>
              <w:t>Podizvajalec:</w:t>
            </w:r>
          </w:p>
        </w:tc>
      </w:tr>
      <w:tr w:rsidR="00097A6A" w:rsidRPr="00AD1F4C" w14:paraId="308EBC11" w14:textId="77777777" w:rsidTr="00D00FEE">
        <w:tc>
          <w:tcPr>
            <w:tcW w:w="4077" w:type="dxa"/>
            <w:tcBorders>
              <w:top w:val="nil"/>
              <w:left w:val="nil"/>
              <w:bottom w:val="single" w:sz="4" w:space="0" w:color="auto"/>
              <w:right w:val="nil"/>
            </w:tcBorders>
          </w:tcPr>
          <w:p w14:paraId="0E74C3F8" w14:textId="77777777" w:rsidR="00097A6A" w:rsidRPr="00AD1F4C" w:rsidRDefault="00097A6A">
            <w:pPr>
              <w:rPr>
                <w:sz w:val="20"/>
              </w:rPr>
            </w:pPr>
          </w:p>
        </w:tc>
      </w:tr>
      <w:tr w:rsidR="00097A6A" w:rsidRPr="00AD1F4C" w14:paraId="7B11F2DE" w14:textId="77777777" w:rsidTr="00D00FEE">
        <w:tc>
          <w:tcPr>
            <w:tcW w:w="4077" w:type="dxa"/>
            <w:tcBorders>
              <w:top w:val="single" w:sz="4" w:space="0" w:color="auto"/>
              <w:left w:val="nil"/>
              <w:bottom w:val="single" w:sz="4" w:space="0" w:color="auto"/>
              <w:right w:val="nil"/>
            </w:tcBorders>
          </w:tcPr>
          <w:p w14:paraId="6ED1A0C7" w14:textId="77777777" w:rsidR="00097A6A" w:rsidRPr="00AD1F4C" w:rsidRDefault="00097A6A"/>
        </w:tc>
      </w:tr>
      <w:tr w:rsidR="00097A6A" w:rsidRPr="00AD1F4C" w14:paraId="4614C71E" w14:textId="77777777" w:rsidTr="00D00FEE">
        <w:trPr>
          <w:trHeight w:val="227"/>
        </w:trPr>
        <w:tc>
          <w:tcPr>
            <w:tcW w:w="4077" w:type="dxa"/>
            <w:tcBorders>
              <w:top w:val="single" w:sz="4" w:space="0" w:color="auto"/>
              <w:left w:val="nil"/>
              <w:bottom w:val="nil"/>
              <w:right w:val="nil"/>
            </w:tcBorders>
            <w:vAlign w:val="bottom"/>
            <w:hideMark/>
          </w:tcPr>
          <w:p w14:paraId="7A9F2329" w14:textId="77777777" w:rsidR="00097A6A" w:rsidRPr="00AD1F4C" w:rsidRDefault="00097A6A">
            <w:pPr>
              <w:jc w:val="center"/>
              <w:rPr>
                <w:sz w:val="16"/>
                <w:szCs w:val="16"/>
              </w:rPr>
            </w:pPr>
            <w:r w:rsidRPr="00AD1F4C">
              <w:rPr>
                <w:sz w:val="16"/>
                <w:szCs w:val="16"/>
              </w:rPr>
              <w:t>(naziv in naslov podizvajalca)</w:t>
            </w:r>
          </w:p>
        </w:tc>
      </w:tr>
    </w:tbl>
    <w:p w14:paraId="2627A10B" w14:textId="77777777" w:rsidR="00097A6A" w:rsidRPr="00AD1F4C" w:rsidRDefault="00097A6A" w:rsidP="00097A6A">
      <w:pPr>
        <w:rPr>
          <w:rFonts w:ascii="Arial" w:hAnsi="Arial"/>
          <w:sz w:val="20"/>
        </w:rPr>
      </w:pPr>
    </w:p>
    <w:p w14:paraId="5959DFFD" w14:textId="77777777" w:rsidR="00097A6A" w:rsidRPr="00AD1F4C" w:rsidRDefault="00097A6A" w:rsidP="00097A6A"/>
    <w:p w14:paraId="67F2C134" w14:textId="77777777" w:rsidR="00097A6A" w:rsidRPr="00AD1F4C" w:rsidRDefault="00097A6A" w:rsidP="00097A6A"/>
    <w:p w14:paraId="66EACEFD" w14:textId="77777777" w:rsidR="00097A6A" w:rsidRPr="00AD1F4C" w:rsidRDefault="00097A6A" w:rsidP="00097A6A">
      <w:pPr>
        <w:ind w:left="454" w:hanging="454"/>
        <w:jc w:val="center"/>
        <w:rPr>
          <w:b/>
          <w:sz w:val="24"/>
        </w:rPr>
      </w:pPr>
      <w:r w:rsidRPr="00AD1F4C">
        <w:rPr>
          <w:b/>
          <w:sz w:val="24"/>
        </w:rPr>
        <w:t xml:space="preserve">ZAHTEVA PODIZVAJALCA </w:t>
      </w:r>
      <w:r w:rsidRPr="00AD1F4C">
        <w:rPr>
          <w:b/>
          <w:iCs/>
          <w:sz w:val="24"/>
        </w:rPr>
        <w:t>ZA NEPOSREDNO PLAČILO IN SOGLASJE</w:t>
      </w:r>
    </w:p>
    <w:p w14:paraId="5913BDB7" w14:textId="77777777" w:rsidR="00097A6A" w:rsidRPr="00AD1F4C" w:rsidRDefault="00097A6A" w:rsidP="00097A6A">
      <w:pPr>
        <w:rPr>
          <w:sz w:val="20"/>
        </w:rPr>
      </w:pPr>
    </w:p>
    <w:p w14:paraId="6561EE58" w14:textId="77777777" w:rsidR="00097A6A" w:rsidRPr="00AD1F4C" w:rsidRDefault="00097A6A" w:rsidP="00097A6A"/>
    <w:p w14:paraId="79019024" w14:textId="77777777" w:rsidR="00097A6A" w:rsidRPr="00AD1F4C" w:rsidRDefault="00097A6A" w:rsidP="00097A6A">
      <w:r w:rsidRPr="00AD1F4C">
        <w:rPr>
          <w:rFonts w:cs="Arial"/>
        </w:rPr>
        <w:t xml:space="preserve">V skladu s petim odstavkom 94. člena </w:t>
      </w:r>
      <w:r w:rsidRPr="00AD1F4C">
        <w:t xml:space="preserve">ZJN-3 </w:t>
      </w:r>
      <w:r w:rsidRPr="00AD1F4C">
        <w:rPr>
          <w:rFonts w:cs="Arial"/>
        </w:rPr>
        <w:t xml:space="preserve">zahtevamo, da </w:t>
      </w:r>
      <w:r w:rsidRPr="00AD1F4C">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97A6A" w:rsidRPr="00AD1F4C" w14:paraId="41C4E591" w14:textId="77777777" w:rsidTr="00D00FEE">
        <w:tc>
          <w:tcPr>
            <w:tcW w:w="9102" w:type="dxa"/>
            <w:tcBorders>
              <w:top w:val="nil"/>
              <w:left w:val="nil"/>
              <w:bottom w:val="single" w:sz="4" w:space="0" w:color="auto"/>
              <w:right w:val="nil"/>
            </w:tcBorders>
          </w:tcPr>
          <w:p w14:paraId="4C039DAD" w14:textId="77777777" w:rsidR="00097A6A" w:rsidRPr="00AD1F4C" w:rsidRDefault="00097A6A"/>
        </w:tc>
      </w:tr>
    </w:tbl>
    <w:p w14:paraId="39A7BED9" w14:textId="77777777" w:rsidR="00097A6A" w:rsidRPr="00AD1F4C" w:rsidRDefault="00097A6A" w:rsidP="00097A6A">
      <w:pPr>
        <w:rPr>
          <w:rFonts w:ascii="Arial" w:hAnsi="Arial"/>
          <w:sz w:val="20"/>
        </w:rPr>
      </w:pPr>
      <w:r w:rsidRPr="00AD1F4C">
        <w:t xml:space="preserve">neposredno plačuje nam, kot podizvajalcu za javno naročilo »Celovito obvladovanje servisov SCADE za črpališča, razbremenilnike in čistilne naprave ter dobava pripadajočega blaga«, </w:t>
      </w:r>
      <w:r w:rsidRPr="00AD1F4C">
        <w:rPr>
          <w:rFonts w:cs="Arial"/>
        </w:rPr>
        <w:t>objavljenim na portalu javnih naročil pod število objave _______________, z dne _______________</w:t>
      </w:r>
      <w:r w:rsidRPr="00AD1F4C">
        <w:t>.</w:t>
      </w:r>
    </w:p>
    <w:p w14:paraId="73515622" w14:textId="77777777" w:rsidR="00097A6A" w:rsidRPr="00AD1F4C" w:rsidRDefault="00097A6A" w:rsidP="00097A6A">
      <w:pPr>
        <w:rPr>
          <w:rFonts w:cs="Arial"/>
          <w:color w:val="auto"/>
        </w:rPr>
      </w:pPr>
    </w:p>
    <w:p w14:paraId="12624540" w14:textId="77777777" w:rsidR="00097A6A" w:rsidRPr="00AD1F4C" w:rsidRDefault="00097A6A" w:rsidP="00097A6A">
      <w:pPr>
        <w:rPr>
          <w:rFonts w:cs="Arial"/>
        </w:rPr>
      </w:pPr>
    </w:p>
    <w:p w14:paraId="5F075521" w14:textId="77777777" w:rsidR="00097A6A" w:rsidRPr="00AD1F4C" w:rsidRDefault="00097A6A" w:rsidP="00097A6A">
      <w:pPr>
        <w:rPr>
          <w:rFonts w:cs="Times New Roman"/>
        </w:rPr>
      </w:pPr>
      <w:r w:rsidRPr="00AD1F4C">
        <w:t xml:space="preserve">Soglašamo, da naročnik </w:t>
      </w:r>
      <w:r w:rsidRPr="00AD1F4C">
        <w:rPr>
          <w:rFonts w:cs="Arial"/>
        </w:rPr>
        <w:t>Javno podjetje Nigrad, komunalno podjetje, d. o. o, Zagrebška cesta 30, 2000 Maribor</w:t>
      </w:r>
      <w:r w:rsidRPr="00AD1F4C">
        <w:t xml:space="preserve"> na podlagi pogodbe ter v skladu </w:t>
      </w:r>
      <w:r w:rsidRPr="00AD1F4C">
        <w:rPr>
          <w:rFonts w:cs="Arial"/>
        </w:rPr>
        <w:t>s petim odstavkom 94. člena</w:t>
      </w:r>
      <w:r w:rsidRPr="00AD1F4C">
        <w:t xml:space="preserve"> </w:t>
      </w:r>
      <w:r w:rsidRPr="00AD1F4C">
        <w:rPr>
          <w:rFonts w:cs="Arial"/>
        </w:rPr>
        <w:t xml:space="preserve">ZJN-3 </w:t>
      </w:r>
      <w:r w:rsidRPr="00AD1F4C">
        <w:t xml:space="preserve">namesto ponudnika/glavnega izvajalca poravna našo/e terjatev/ve do ponudnika/glavnega izvajalca </w:t>
      </w:r>
      <w:r w:rsidRPr="00AD1F4C">
        <w:rPr>
          <w:rFonts w:cs="Arial"/>
        </w:rPr>
        <w:t>za opravljena dela pri izvajanju predmetnega javnega naročila.</w:t>
      </w:r>
    </w:p>
    <w:p w14:paraId="3759CBA0" w14:textId="77777777" w:rsidR="00097A6A" w:rsidRPr="00AD1F4C" w:rsidRDefault="00097A6A" w:rsidP="00097A6A">
      <w:pPr>
        <w:rPr>
          <w:rFonts w:cs="Arial"/>
          <w:szCs w:val="20"/>
        </w:rPr>
      </w:pPr>
    </w:p>
    <w:p w14:paraId="58797484" w14:textId="77777777" w:rsidR="008C7E01" w:rsidRPr="00AD1F4C" w:rsidRDefault="008C7E01" w:rsidP="008C7E01">
      <w:pPr>
        <w:rPr>
          <w:rFonts w:cs="Arial"/>
        </w:rPr>
      </w:pPr>
    </w:p>
    <w:p w14:paraId="4677D022" w14:textId="77777777" w:rsidR="008C7E01" w:rsidRPr="00AD1F4C" w:rsidRDefault="008C7E01" w:rsidP="008C7E01">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97A6A" w:rsidRPr="00AD1F4C" w14:paraId="6DCD786E" w14:textId="77777777" w:rsidTr="00097A6A">
        <w:tc>
          <w:tcPr>
            <w:tcW w:w="3430" w:type="dxa"/>
            <w:hideMark/>
          </w:tcPr>
          <w:p w14:paraId="0AE57D8A" w14:textId="77777777" w:rsidR="00097A6A" w:rsidRPr="00AD1F4C" w:rsidRDefault="00097A6A">
            <w:pPr>
              <w:widowControl w:val="0"/>
              <w:tabs>
                <w:tab w:val="left" w:pos="5580"/>
              </w:tabs>
              <w:autoSpaceDE w:val="0"/>
              <w:autoSpaceDN w:val="0"/>
              <w:adjustRightInd w:val="0"/>
              <w:spacing w:before="48"/>
              <w:jc w:val="center"/>
              <w:rPr>
                <w:rFonts w:cs="Arial"/>
                <w:szCs w:val="24"/>
              </w:rPr>
            </w:pPr>
            <w:r w:rsidRPr="00AD1F4C">
              <w:rPr>
                <w:rFonts w:cs="Arial"/>
              </w:rPr>
              <w:t>Kraj in datum:</w:t>
            </w:r>
          </w:p>
        </w:tc>
        <w:tc>
          <w:tcPr>
            <w:tcW w:w="2067" w:type="dxa"/>
          </w:tcPr>
          <w:p w14:paraId="210DC464"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3573" w:type="dxa"/>
            <w:hideMark/>
          </w:tcPr>
          <w:p w14:paraId="2833FF14" w14:textId="77777777" w:rsidR="00097A6A" w:rsidRPr="00AD1F4C" w:rsidRDefault="00097A6A">
            <w:pPr>
              <w:widowControl w:val="0"/>
              <w:tabs>
                <w:tab w:val="left" w:pos="5580"/>
              </w:tabs>
              <w:autoSpaceDE w:val="0"/>
              <w:autoSpaceDN w:val="0"/>
              <w:adjustRightInd w:val="0"/>
              <w:spacing w:before="48"/>
              <w:jc w:val="center"/>
              <w:rPr>
                <w:rFonts w:cs="Arial"/>
              </w:rPr>
            </w:pPr>
            <w:r w:rsidRPr="00AD1F4C">
              <w:rPr>
                <w:rFonts w:cs="Arial"/>
              </w:rPr>
              <w:t>Podpis podizvajalca:</w:t>
            </w:r>
          </w:p>
        </w:tc>
      </w:tr>
      <w:tr w:rsidR="00097A6A" w:rsidRPr="00AD1F4C" w14:paraId="169EB1AB" w14:textId="77777777" w:rsidTr="00097A6A">
        <w:tc>
          <w:tcPr>
            <w:tcW w:w="3430" w:type="dxa"/>
            <w:tcBorders>
              <w:top w:val="nil"/>
              <w:left w:val="nil"/>
              <w:bottom w:val="single" w:sz="4" w:space="0" w:color="auto"/>
              <w:right w:val="nil"/>
            </w:tcBorders>
          </w:tcPr>
          <w:p w14:paraId="7E920FD0" w14:textId="77777777" w:rsidR="00097A6A" w:rsidRPr="00AD1F4C" w:rsidRDefault="00097A6A">
            <w:pPr>
              <w:widowControl w:val="0"/>
              <w:tabs>
                <w:tab w:val="left" w:pos="5580"/>
              </w:tabs>
              <w:autoSpaceDE w:val="0"/>
              <w:autoSpaceDN w:val="0"/>
              <w:adjustRightInd w:val="0"/>
              <w:spacing w:before="48"/>
              <w:jc w:val="center"/>
              <w:rPr>
                <w:rFonts w:cs="Arial"/>
              </w:rPr>
            </w:pPr>
          </w:p>
          <w:p w14:paraId="4475A881"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2067" w:type="dxa"/>
          </w:tcPr>
          <w:p w14:paraId="70CE4623" w14:textId="77777777" w:rsidR="00097A6A" w:rsidRPr="00AD1F4C" w:rsidRDefault="00097A6A">
            <w:pPr>
              <w:rPr>
                <w:rFonts w:cs="Times New Roman"/>
                <w:color w:val="FFFFFF"/>
                <w:szCs w:val="20"/>
              </w:rPr>
            </w:pPr>
            <w:r w:rsidRPr="00AD1F4C">
              <w:rPr>
                <w:rStyle w:val="Sprotnaopomba-sklic"/>
                <w:color w:val="FFFFFF"/>
                <w:szCs w:val="20"/>
              </w:rPr>
              <w:footnoteReference w:id="3"/>
            </w:r>
          </w:p>
          <w:p w14:paraId="34658E6C" w14:textId="77777777" w:rsidR="00097A6A" w:rsidRPr="00AD1F4C" w:rsidRDefault="00097A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71599AE" w14:textId="77777777" w:rsidR="00097A6A" w:rsidRPr="00AD1F4C" w:rsidRDefault="00097A6A">
            <w:pPr>
              <w:widowControl w:val="0"/>
              <w:tabs>
                <w:tab w:val="left" w:pos="5580"/>
              </w:tabs>
              <w:autoSpaceDE w:val="0"/>
              <w:autoSpaceDN w:val="0"/>
              <w:adjustRightInd w:val="0"/>
              <w:spacing w:before="48"/>
              <w:jc w:val="center"/>
              <w:rPr>
                <w:rFonts w:cs="Arial"/>
              </w:rPr>
            </w:pPr>
          </w:p>
          <w:p w14:paraId="52B576E3" w14:textId="77777777" w:rsidR="00097A6A" w:rsidRPr="00AD1F4C" w:rsidRDefault="00097A6A">
            <w:pPr>
              <w:widowControl w:val="0"/>
              <w:tabs>
                <w:tab w:val="left" w:pos="5580"/>
              </w:tabs>
              <w:autoSpaceDE w:val="0"/>
              <w:autoSpaceDN w:val="0"/>
              <w:adjustRightInd w:val="0"/>
              <w:spacing w:before="48"/>
              <w:jc w:val="center"/>
              <w:rPr>
                <w:rFonts w:cs="Arial"/>
              </w:rPr>
            </w:pPr>
          </w:p>
        </w:tc>
      </w:tr>
    </w:tbl>
    <w:p w14:paraId="6112A05F" w14:textId="77777777" w:rsidR="00097A6A" w:rsidRPr="00AD1F4C" w:rsidRDefault="00097A6A" w:rsidP="00097A6A">
      <w:pPr>
        <w:widowControl w:val="0"/>
        <w:tabs>
          <w:tab w:val="left" w:pos="90"/>
          <w:tab w:val="left" w:pos="964"/>
        </w:tabs>
        <w:autoSpaceDE w:val="0"/>
        <w:autoSpaceDN w:val="0"/>
        <w:adjustRightInd w:val="0"/>
        <w:rPr>
          <w:rFonts w:ascii="Arial" w:hAnsi="Arial"/>
          <w:sz w:val="20"/>
        </w:rPr>
      </w:pPr>
    </w:p>
    <w:p w14:paraId="229F3FA5"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52595C54"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4937F5FB"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02E47481"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115635EF"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335FC6BA" w14:textId="77777777" w:rsidR="00097A6A" w:rsidRPr="00AD1F4C" w:rsidRDefault="00097A6A" w:rsidP="00097A6A">
      <w:pPr>
        <w:ind w:left="454" w:hanging="454"/>
        <w:jc w:val="center"/>
        <w:rPr>
          <w:rFonts w:cs="Times New Roman"/>
          <w:b/>
          <w:sz w:val="24"/>
          <w:szCs w:val="24"/>
        </w:rPr>
      </w:pPr>
      <w:r w:rsidRPr="00AD1F4C">
        <w:rPr>
          <w:b/>
          <w:sz w:val="24"/>
        </w:rPr>
        <w:t>IZJAVA PODIZVAJALCA, D</w:t>
      </w:r>
      <w:r w:rsidRPr="00AD1F4C">
        <w:rPr>
          <w:b/>
          <w:iCs/>
          <w:sz w:val="24"/>
        </w:rPr>
        <w:t>A NEPOSREDNEGA PLAČILA NE ZAHTEVA</w:t>
      </w:r>
    </w:p>
    <w:p w14:paraId="7C57A130" w14:textId="77777777" w:rsidR="00097A6A" w:rsidRPr="00AD1F4C" w:rsidRDefault="00097A6A" w:rsidP="00097A6A">
      <w:pPr>
        <w:widowControl w:val="0"/>
        <w:tabs>
          <w:tab w:val="left" w:pos="90"/>
          <w:tab w:val="left" w:pos="964"/>
        </w:tabs>
        <w:autoSpaceDE w:val="0"/>
        <w:autoSpaceDN w:val="0"/>
        <w:adjustRightInd w:val="0"/>
        <w:rPr>
          <w:rFonts w:cs="Arial"/>
          <w:sz w:val="20"/>
          <w:szCs w:val="20"/>
        </w:rPr>
      </w:pPr>
    </w:p>
    <w:p w14:paraId="48CFA38D"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60C22E77" w14:textId="77777777" w:rsidR="00097A6A" w:rsidRPr="00AD1F4C" w:rsidRDefault="00097A6A" w:rsidP="00097A6A">
      <w:pPr>
        <w:rPr>
          <w:rFonts w:cs="Arial"/>
          <w:szCs w:val="24"/>
        </w:rPr>
      </w:pPr>
      <w:r w:rsidRPr="00AD1F4C">
        <w:rPr>
          <w:rFonts w:cs="Arial"/>
        </w:rPr>
        <w:t xml:space="preserve">Izjavljamo, da za izvajanje javnega naročila </w:t>
      </w:r>
      <w:r w:rsidRPr="00AD1F4C">
        <w:t xml:space="preserve">Celovito obvladovanje servisov SCADE za črpališča, razbremenilnike in čistilne naprave ter dobava pripadajočega blaga, </w:t>
      </w:r>
      <w:r w:rsidRPr="00AD1F4C">
        <w:rPr>
          <w:rFonts w:cs="Arial"/>
        </w:rPr>
        <w:t>objavljenega na portalu javnih naročil pod število objave _______________, z dne _______________, ki je bilo oddano ponudniku/glavnemu izvajalcu</w:t>
      </w:r>
      <w:r w:rsidRPr="00AD1F4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097A6A" w:rsidRPr="00AD1F4C" w14:paraId="29FFD0B0" w14:textId="77777777" w:rsidTr="00D00FEE">
        <w:tc>
          <w:tcPr>
            <w:tcW w:w="9102" w:type="dxa"/>
            <w:tcBorders>
              <w:top w:val="nil"/>
              <w:left w:val="nil"/>
              <w:bottom w:val="single" w:sz="4" w:space="0" w:color="auto"/>
              <w:right w:val="nil"/>
            </w:tcBorders>
          </w:tcPr>
          <w:p w14:paraId="147D67B2" w14:textId="77777777" w:rsidR="00097A6A" w:rsidRPr="00AD1F4C" w:rsidRDefault="00097A6A">
            <w:pPr>
              <w:rPr>
                <w:rFonts w:cs="Times New Roman"/>
              </w:rPr>
            </w:pPr>
          </w:p>
        </w:tc>
      </w:tr>
    </w:tbl>
    <w:p w14:paraId="55F5AC2E" w14:textId="77777777" w:rsidR="00097A6A" w:rsidRPr="00AD1F4C" w:rsidRDefault="00097A6A" w:rsidP="00097A6A">
      <w:pPr>
        <w:rPr>
          <w:rFonts w:ascii="Arial" w:hAnsi="Arial"/>
          <w:sz w:val="20"/>
        </w:rPr>
      </w:pPr>
      <w:r w:rsidRPr="00AD1F4C">
        <w:t xml:space="preserve">od </w:t>
      </w:r>
      <w:r w:rsidRPr="00AD1F4C">
        <w:rPr>
          <w:rFonts w:cs="Arial"/>
        </w:rPr>
        <w:t xml:space="preserve">naročnika </w:t>
      </w:r>
      <w:r w:rsidRPr="00AD1F4C">
        <w:t xml:space="preserve">Javno podjetje Nigrad, komunalno podjetje, d. o. o, Zagrebška cesta 30, 2000 Maribor </w:t>
      </w:r>
      <w:r w:rsidRPr="00AD1F4C">
        <w:rPr>
          <w:rFonts w:cs="Arial"/>
        </w:rPr>
        <w:t>ne zahtevamo neposrednega plačila naših terjatev, ki jih bomo imeli do ponudnika/glavnega izvajalca za opravljena dela pri izvajanju predmetnega javnega naročila.</w:t>
      </w:r>
    </w:p>
    <w:p w14:paraId="4CDB3C0C"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119B8250" w14:textId="77777777" w:rsidR="00097A6A" w:rsidRPr="00AD1F4C" w:rsidRDefault="00097A6A" w:rsidP="00097A6A">
      <w:pPr>
        <w:widowControl w:val="0"/>
        <w:tabs>
          <w:tab w:val="left" w:pos="90"/>
          <w:tab w:val="left" w:pos="964"/>
        </w:tabs>
        <w:autoSpaceDE w:val="0"/>
        <w:autoSpaceDN w:val="0"/>
        <w:adjustRightInd w:val="0"/>
        <w:rPr>
          <w:rFonts w:cs="Arial"/>
          <w:szCs w:val="20"/>
        </w:rPr>
      </w:pPr>
    </w:p>
    <w:p w14:paraId="15E2E466" w14:textId="77777777" w:rsidR="00097A6A" w:rsidRPr="00AD1F4C" w:rsidRDefault="00097A6A" w:rsidP="00097A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97A6A" w:rsidRPr="00AD1F4C" w14:paraId="31AE531B" w14:textId="77777777" w:rsidTr="00097A6A">
        <w:tc>
          <w:tcPr>
            <w:tcW w:w="3430" w:type="dxa"/>
            <w:hideMark/>
          </w:tcPr>
          <w:p w14:paraId="3C60CC69" w14:textId="77777777" w:rsidR="00097A6A" w:rsidRPr="00AD1F4C" w:rsidRDefault="00097A6A">
            <w:pPr>
              <w:widowControl w:val="0"/>
              <w:tabs>
                <w:tab w:val="left" w:pos="5580"/>
              </w:tabs>
              <w:autoSpaceDE w:val="0"/>
              <w:autoSpaceDN w:val="0"/>
              <w:adjustRightInd w:val="0"/>
              <w:spacing w:before="48"/>
              <w:jc w:val="center"/>
              <w:rPr>
                <w:rFonts w:cs="Arial"/>
                <w:color w:val="auto"/>
                <w:szCs w:val="24"/>
              </w:rPr>
            </w:pPr>
            <w:r w:rsidRPr="00AD1F4C">
              <w:rPr>
                <w:rFonts w:cs="Arial"/>
              </w:rPr>
              <w:t>Kraj in datum:</w:t>
            </w:r>
          </w:p>
        </w:tc>
        <w:tc>
          <w:tcPr>
            <w:tcW w:w="2067" w:type="dxa"/>
          </w:tcPr>
          <w:p w14:paraId="688EAA30"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3573" w:type="dxa"/>
            <w:hideMark/>
          </w:tcPr>
          <w:p w14:paraId="4423EFAB" w14:textId="77777777" w:rsidR="00097A6A" w:rsidRPr="00AD1F4C" w:rsidRDefault="00097A6A">
            <w:pPr>
              <w:widowControl w:val="0"/>
              <w:tabs>
                <w:tab w:val="left" w:pos="5580"/>
              </w:tabs>
              <w:autoSpaceDE w:val="0"/>
              <w:autoSpaceDN w:val="0"/>
              <w:adjustRightInd w:val="0"/>
              <w:spacing w:before="48"/>
              <w:jc w:val="center"/>
              <w:rPr>
                <w:rFonts w:cs="Arial"/>
              </w:rPr>
            </w:pPr>
            <w:r w:rsidRPr="00AD1F4C">
              <w:rPr>
                <w:rFonts w:cs="Arial"/>
              </w:rPr>
              <w:t>Podpis podizvajalca:</w:t>
            </w:r>
          </w:p>
        </w:tc>
      </w:tr>
      <w:tr w:rsidR="00097A6A" w:rsidRPr="00AD1F4C" w14:paraId="14D6D8CF" w14:textId="77777777" w:rsidTr="00097A6A">
        <w:tc>
          <w:tcPr>
            <w:tcW w:w="3430" w:type="dxa"/>
            <w:tcBorders>
              <w:top w:val="nil"/>
              <w:left w:val="nil"/>
              <w:bottom w:val="single" w:sz="4" w:space="0" w:color="auto"/>
              <w:right w:val="nil"/>
            </w:tcBorders>
          </w:tcPr>
          <w:p w14:paraId="07B70070" w14:textId="77777777" w:rsidR="00097A6A" w:rsidRPr="00AD1F4C" w:rsidRDefault="00097A6A">
            <w:pPr>
              <w:widowControl w:val="0"/>
              <w:tabs>
                <w:tab w:val="left" w:pos="5580"/>
              </w:tabs>
              <w:autoSpaceDE w:val="0"/>
              <w:autoSpaceDN w:val="0"/>
              <w:adjustRightInd w:val="0"/>
              <w:spacing w:before="48"/>
              <w:jc w:val="center"/>
              <w:rPr>
                <w:rFonts w:cs="Arial"/>
              </w:rPr>
            </w:pPr>
          </w:p>
          <w:p w14:paraId="1298830F"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2067" w:type="dxa"/>
          </w:tcPr>
          <w:p w14:paraId="7FE89D07" w14:textId="77777777" w:rsidR="00097A6A" w:rsidRPr="00AD1F4C" w:rsidRDefault="00097A6A">
            <w:pPr>
              <w:rPr>
                <w:rFonts w:cs="Arial"/>
              </w:rPr>
            </w:pPr>
          </w:p>
        </w:tc>
        <w:tc>
          <w:tcPr>
            <w:tcW w:w="3573" w:type="dxa"/>
            <w:tcBorders>
              <w:top w:val="nil"/>
              <w:left w:val="nil"/>
              <w:bottom w:val="single" w:sz="4" w:space="0" w:color="auto"/>
              <w:right w:val="nil"/>
            </w:tcBorders>
          </w:tcPr>
          <w:p w14:paraId="19DD19CB" w14:textId="77777777" w:rsidR="00097A6A" w:rsidRPr="00AD1F4C" w:rsidRDefault="00097A6A">
            <w:pPr>
              <w:widowControl w:val="0"/>
              <w:tabs>
                <w:tab w:val="left" w:pos="5580"/>
              </w:tabs>
              <w:autoSpaceDE w:val="0"/>
              <w:autoSpaceDN w:val="0"/>
              <w:adjustRightInd w:val="0"/>
              <w:spacing w:before="48"/>
              <w:jc w:val="center"/>
              <w:rPr>
                <w:rFonts w:cs="Arial"/>
              </w:rPr>
            </w:pPr>
          </w:p>
          <w:p w14:paraId="52334B26" w14:textId="77777777" w:rsidR="00097A6A" w:rsidRPr="00AD1F4C" w:rsidRDefault="00097A6A">
            <w:pPr>
              <w:widowControl w:val="0"/>
              <w:tabs>
                <w:tab w:val="left" w:pos="5580"/>
              </w:tabs>
              <w:autoSpaceDE w:val="0"/>
              <w:autoSpaceDN w:val="0"/>
              <w:adjustRightInd w:val="0"/>
              <w:spacing w:before="48"/>
              <w:jc w:val="center"/>
              <w:rPr>
                <w:rFonts w:cs="Arial"/>
              </w:rPr>
            </w:pPr>
          </w:p>
        </w:tc>
      </w:tr>
    </w:tbl>
    <w:p w14:paraId="1148352D" w14:textId="77777777" w:rsidR="00097A6A" w:rsidRPr="00AD1F4C" w:rsidRDefault="00097A6A" w:rsidP="00097A6A">
      <w:pPr>
        <w:widowControl w:val="0"/>
        <w:tabs>
          <w:tab w:val="left" w:pos="90"/>
          <w:tab w:val="left" w:pos="964"/>
        </w:tabs>
        <w:autoSpaceDE w:val="0"/>
        <w:autoSpaceDN w:val="0"/>
        <w:adjustRightInd w:val="0"/>
        <w:rPr>
          <w:rFonts w:ascii="Arial" w:hAnsi="Arial"/>
          <w:sz w:val="20"/>
        </w:rPr>
      </w:pPr>
    </w:p>
    <w:p w14:paraId="529402EF" w14:textId="77777777" w:rsidR="008C7E01" w:rsidRPr="00AD1F4C" w:rsidRDefault="008C7E01" w:rsidP="008C7E01">
      <w:pPr>
        <w:rPr>
          <w:rFonts w:cs="Arial"/>
          <w:color w:val="auto"/>
          <w:sz w:val="20"/>
          <w:szCs w:val="24"/>
        </w:rPr>
      </w:pPr>
      <w:r w:rsidRPr="00AD1F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7A6A" w:rsidRPr="00AD1F4C" w14:paraId="3A146F53" w14:textId="77777777" w:rsidTr="00097A6A">
        <w:tc>
          <w:tcPr>
            <w:tcW w:w="1740" w:type="dxa"/>
            <w:tcBorders>
              <w:top w:val="single" w:sz="4" w:space="0" w:color="000000"/>
              <w:left w:val="single" w:sz="4" w:space="0" w:color="000000"/>
              <w:bottom w:val="single" w:sz="4" w:space="0" w:color="000000"/>
              <w:right w:val="single" w:sz="4" w:space="0" w:color="000000"/>
            </w:tcBorders>
            <w:vAlign w:val="center"/>
            <w:hideMark/>
          </w:tcPr>
          <w:p w14:paraId="30F174A3" w14:textId="00A9EC0B" w:rsidR="00097A6A" w:rsidRPr="00AD1F4C" w:rsidRDefault="00097A6A">
            <w:pPr>
              <w:rPr>
                <w:rFonts w:cs="Times New Roman"/>
                <w:b/>
              </w:rPr>
            </w:pPr>
            <w:r w:rsidRPr="00AD1F4C">
              <w:rPr>
                <w:b/>
              </w:rPr>
              <w:lastRenderedPageBreak/>
              <w:t xml:space="preserve">Obrazec št. </w:t>
            </w:r>
            <w:r w:rsidR="008C7E01" w:rsidRPr="00AD1F4C">
              <w:rPr>
                <w:b/>
              </w:rPr>
              <w:t>6</w:t>
            </w:r>
          </w:p>
        </w:tc>
      </w:tr>
    </w:tbl>
    <w:p w14:paraId="58DFE06E" w14:textId="77777777" w:rsidR="003D5037" w:rsidRPr="00AD1F4C" w:rsidRDefault="003D5037" w:rsidP="003D5037">
      <w:pPr>
        <w:spacing w:line="240" w:lineRule="auto"/>
        <w:jc w:val="center"/>
        <w:rPr>
          <w:b/>
          <w:color w:val="auto"/>
        </w:rPr>
      </w:pPr>
    </w:p>
    <w:p w14:paraId="4C30098F" w14:textId="19CC9795" w:rsidR="003D5037" w:rsidRPr="00AD1F4C" w:rsidRDefault="003D5037" w:rsidP="003D5037">
      <w:pPr>
        <w:spacing w:line="240" w:lineRule="auto"/>
        <w:jc w:val="center"/>
        <w:rPr>
          <w:b/>
          <w:bCs/>
          <w:color w:val="auto"/>
        </w:rPr>
      </w:pPr>
      <w:r w:rsidRPr="00AD1F4C">
        <w:rPr>
          <w:b/>
          <w:color w:val="auto"/>
        </w:rPr>
        <w:t>VZOREC OKVIRNEGA SPORAZUMA</w:t>
      </w:r>
    </w:p>
    <w:p w14:paraId="69EBA2D1" w14:textId="77777777" w:rsidR="003D5037" w:rsidRPr="00AD1F4C" w:rsidRDefault="003D5037" w:rsidP="003D5037">
      <w:pPr>
        <w:rPr>
          <w:b/>
          <w:bCs/>
        </w:rPr>
      </w:pPr>
      <w:r w:rsidRPr="00AD1F4C">
        <w:rPr>
          <w:b/>
          <w:bCs/>
        </w:rPr>
        <w:t>NAROČNIK:</w:t>
      </w:r>
    </w:p>
    <w:p w14:paraId="0FD20D09" w14:textId="5B85098F" w:rsidR="003D5037" w:rsidRPr="00AD1F4C" w:rsidRDefault="003D5037" w:rsidP="003D5037">
      <w:pPr>
        <w:spacing w:before="60" w:after="60" w:line="252" w:lineRule="auto"/>
      </w:pPr>
      <w:r w:rsidRPr="00AD1F4C">
        <w:rPr>
          <w:rFonts w:eastAsia="Calibri"/>
          <w:b/>
          <w:iCs/>
          <w:lang w:eastAsia="en-US"/>
        </w:rPr>
        <w:t>Javno podjetje Nigrad, komunalno podjetje, d.o.o.</w:t>
      </w:r>
      <w:r w:rsidRPr="00AD1F4C">
        <w:rPr>
          <w:rFonts w:eastAsia="Calibri" w:cs="Tahoma"/>
          <w:b/>
          <w:bCs/>
          <w:lang w:eastAsia="en-US"/>
        </w:rPr>
        <w:t xml:space="preserve">, </w:t>
      </w:r>
      <w:r w:rsidRPr="00AD1F4C">
        <w:rPr>
          <w:rFonts w:eastAsia="Calibri"/>
          <w:b/>
          <w:iCs/>
          <w:lang w:eastAsia="en-US"/>
        </w:rPr>
        <w:t>Zagrebška cesta 30, 2000 Maribor</w:t>
      </w:r>
      <w:r w:rsidRPr="00AD1F4C">
        <w:rPr>
          <w:rFonts w:eastAsia="Calibri" w:cs="Tahoma"/>
          <w:b/>
          <w:bCs/>
          <w:lang w:eastAsia="en-US"/>
        </w:rPr>
        <w:t xml:space="preserve">, </w:t>
      </w:r>
      <w:r w:rsidRPr="00AD1F4C">
        <w:rPr>
          <w:rFonts w:eastAsia="Calibri"/>
          <w:iCs/>
          <w:lang w:eastAsia="en-US"/>
        </w:rPr>
        <w:t xml:space="preserve">ki ga zastopa </w:t>
      </w:r>
      <w:r w:rsidRPr="00AD1F4C">
        <w:rPr>
          <w:rFonts w:eastAsia="Calibri"/>
          <w:bCs/>
          <w:iCs/>
          <w:lang w:eastAsia="en-US"/>
        </w:rPr>
        <w:t xml:space="preserve">direktor Dušan Slapnik, </w:t>
      </w:r>
      <w:proofErr w:type="spellStart"/>
      <w:r w:rsidRPr="00AD1F4C">
        <w:rPr>
          <w:rFonts w:eastAsia="Calibri"/>
          <w:bCs/>
          <w:iCs/>
          <w:lang w:eastAsia="en-US"/>
        </w:rPr>
        <w:t>univ.dipl.inž.grad</w:t>
      </w:r>
      <w:proofErr w:type="spellEnd"/>
      <w:r w:rsidRPr="00AD1F4C">
        <w:rPr>
          <w:rFonts w:eastAsia="Calibri"/>
          <w:bCs/>
          <w:iCs/>
          <w:lang w:eastAsia="en-US"/>
        </w:rPr>
        <w:t>.</w:t>
      </w:r>
    </w:p>
    <w:p w14:paraId="084AD556" w14:textId="77777777" w:rsidR="003D5037" w:rsidRPr="00AD1F4C" w:rsidRDefault="003D5037" w:rsidP="003D5037">
      <w:pPr>
        <w:spacing w:before="60" w:after="60" w:line="252" w:lineRule="auto"/>
      </w:pPr>
      <w:r w:rsidRPr="00AD1F4C">
        <w:rPr>
          <w:rFonts w:eastAsia="Calibri"/>
          <w:iCs/>
          <w:lang w:eastAsia="en-US"/>
        </w:rPr>
        <w:t xml:space="preserve">Matična številka: </w:t>
      </w:r>
      <w:r w:rsidRPr="00AD1F4C">
        <w:rPr>
          <w:rFonts w:eastAsia="Calibri"/>
          <w:bCs/>
          <w:iCs/>
          <w:lang w:eastAsia="en-US"/>
        </w:rPr>
        <w:t>5066310000</w:t>
      </w:r>
    </w:p>
    <w:p w14:paraId="39E6E729" w14:textId="77777777" w:rsidR="003D5037" w:rsidRPr="00AD1F4C" w:rsidRDefault="003D5037" w:rsidP="003D5037">
      <w:pPr>
        <w:spacing w:before="60" w:after="60" w:line="252" w:lineRule="auto"/>
      </w:pPr>
      <w:r w:rsidRPr="00AD1F4C">
        <w:rPr>
          <w:rFonts w:eastAsia="Calibri"/>
          <w:iCs/>
          <w:lang w:eastAsia="en-US"/>
        </w:rPr>
        <w:t xml:space="preserve">Identifikacijska številka za DDV: </w:t>
      </w:r>
      <w:r w:rsidRPr="00AD1F4C">
        <w:rPr>
          <w:rFonts w:eastAsia="Calibri"/>
          <w:bCs/>
          <w:iCs/>
          <w:lang w:eastAsia="en-US"/>
        </w:rPr>
        <w:t>SI 71083715</w:t>
      </w:r>
    </w:p>
    <w:p w14:paraId="6A3EDC18" w14:textId="77777777" w:rsidR="003D5037" w:rsidRPr="00AD1F4C" w:rsidRDefault="003D5037" w:rsidP="003D5037">
      <w:pPr>
        <w:spacing w:line="252" w:lineRule="auto"/>
      </w:pPr>
    </w:p>
    <w:p w14:paraId="088E7A82" w14:textId="77777777" w:rsidR="003D5037" w:rsidRPr="00AD1F4C" w:rsidRDefault="003D5037" w:rsidP="003D5037">
      <w:pPr>
        <w:spacing w:line="252" w:lineRule="auto"/>
      </w:pPr>
      <w:r w:rsidRPr="00AD1F4C">
        <w:t>in</w:t>
      </w:r>
    </w:p>
    <w:p w14:paraId="5CFE9562" w14:textId="77777777" w:rsidR="003D5037" w:rsidRPr="00AD1F4C" w:rsidRDefault="003D5037" w:rsidP="003D5037">
      <w:pPr>
        <w:spacing w:line="252" w:lineRule="auto"/>
      </w:pPr>
    </w:p>
    <w:p w14:paraId="2DB5A75F" w14:textId="77777777" w:rsidR="003D5037" w:rsidRPr="00AD1F4C" w:rsidRDefault="003D5037" w:rsidP="003D5037">
      <w:pPr>
        <w:rPr>
          <w:b/>
          <w:bCs/>
        </w:rPr>
      </w:pPr>
      <w:r w:rsidRPr="00AD1F4C">
        <w:rPr>
          <w:b/>
          <w:bCs/>
        </w:rPr>
        <w:t>Izvajalec:</w:t>
      </w:r>
    </w:p>
    <w:bookmarkStart w:id="6" w:name="_Hlk130997644"/>
    <w:permStart w:id="1300457263" w:edGrp="everyone"/>
    <w:p w14:paraId="2CE2A807" w14:textId="77777777" w:rsidR="003D5037" w:rsidRPr="00AD1F4C" w:rsidRDefault="003D5037" w:rsidP="003D5037">
      <w:pPr>
        <w:spacing w:before="60" w:after="60" w:line="252" w:lineRule="auto"/>
      </w:pPr>
      <w:r w:rsidRPr="00AD1F4C">
        <w:rPr>
          <w:rFonts w:eastAsia="Calibri"/>
          <w:b/>
          <w:iCs/>
          <w:lang w:eastAsia="en-US"/>
        </w:rPr>
        <w:fldChar w:fldCharType="begin">
          <w:ffData>
            <w:name w:val="Besedilo12"/>
            <w:enabled/>
            <w:calcOnExit w:val="0"/>
            <w:textInput/>
          </w:ffData>
        </w:fldChar>
      </w:r>
      <w:r w:rsidRPr="00AD1F4C">
        <w:rPr>
          <w:rFonts w:eastAsia="Calibri"/>
          <w:b/>
          <w:iCs/>
          <w:lang w:eastAsia="en-US"/>
        </w:rPr>
        <w:instrText xml:space="preserve"> FORMTEXT </w:instrText>
      </w:r>
      <w:r w:rsidRPr="00AD1F4C">
        <w:rPr>
          <w:rFonts w:eastAsia="Calibri"/>
          <w:b/>
          <w:iCs/>
          <w:lang w:eastAsia="en-US"/>
        </w:rPr>
      </w:r>
      <w:r w:rsidRPr="00AD1F4C">
        <w:rPr>
          <w:rFonts w:eastAsia="Calibri"/>
          <w:b/>
          <w:iCs/>
          <w:lang w:eastAsia="en-US"/>
        </w:rPr>
        <w:fldChar w:fldCharType="separate"/>
      </w:r>
      <w:r w:rsidRPr="00AD1F4C">
        <w:rPr>
          <w:rFonts w:eastAsia="Calibri"/>
          <w:b/>
          <w:iCs/>
          <w:noProof/>
          <w:lang w:eastAsia="en-US"/>
        </w:rPr>
        <w:t> </w:t>
      </w:r>
      <w:r w:rsidRPr="00AD1F4C">
        <w:rPr>
          <w:rFonts w:eastAsia="Calibri"/>
          <w:b/>
          <w:iCs/>
          <w:noProof/>
          <w:lang w:eastAsia="en-US"/>
        </w:rPr>
        <w:t> </w:t>
      </w:r>
      <w:r w:rsidRPr="00AD1F4C">
        <w:rPr>
          <w:rFonts w:eastAsia="Calibri"/>
          <w:b/>
          <w:iCs/>
          <w:noProof/>
          <w:lang w:eastAsia="en-US"/>
        </w:rPr>
        <w:t> </w:t>
      </w:r>
      <w:r w:rsidRPr="00AD1F4C">
        <w:rPr>
          <w:rFonts w:eastAsia="Calibri"/>
          <w:b/>
          <w:iCs/>
          <w:noProof/>
          <w:lang w:eastAsia="en-US"/>
        </w:rPr>
        <w:t> </w:t>
      </w:r>
      <w:r w:rsidRPr="00AD1F4C">
        <w:rPr>
          <w:rFonts w:eastAsia="Calibri"/>
          <w:b/>
          <w:iCs/>
          <w:noProof/>
          <w:lang w:eastAsia="en-US"/>
        </w:rPr>
        <w:t> </w:t>
      </w:r>
      <w:r w:rsidRPr="00AD1F4C">
        <w:rPr>
          <w:rFonts w:eastAsia="Calibri"/>
          <w:b/>
          <w:iCs/>
          <w:lang w:eastAsia="en-US"/>
        </w:rPr>
        <w:fldChar w:fldCharType="end"/>
      </w:r>
      <w:permEnd w:id="1300457263"/>
      <w:r w:rsidRPr="00AD1F4C">
        <w:rPr>
          <w:rFonts w:eastAsia="Calibri" w:cs="Tahoma"/>
          <w:b/>
          <w:bCs/>
          <w:lang w:eastAsia="en-US"/>
        </w:rPr>
        <w:t xml:space="preserve">, </w:t>
      </w:r>
      <w:permStart w:id="1857642671" w:edGrp="everyone"/>
      <w:r w:rsidRPr="00AD1F4C">
        <w:rPr>
          <w:rFonts w:eastAsia="Calibri"/>
          <w:b/>
          <w:iCs/>
          <w:lang w:eastAsia="en-US"/>
        </w:rPr>
        <w:fldChar w:fldCharType="begin">
          <w:ffData>
            <w:name w:val="Besedilo12"/>
            <w:enabled/>
            <w:calcOnExit w:val="0"/>
            <w:textInput/>
          </w:ffData>
        </w:fldChar>
      </w:r>
      <w:r w:rsidRPr="00AD1F4C">
        <w:rPr>
          <w:rFonts w:eastAsia="Calibri"/>
          <w:b/>
          <w:iCs/>
          <w:lang w:eastAsia="en-US"/>
        </w:rPr>
        <w:instrText xml:space="preserve"> FORMTEXT </w:instrText>
      </w:r>
      <w:r w:rsidRPr="00AD1F4C">
        <w:rPr>
          <w:rFonts w:eastAsia="Calibri"/>
          <w:b/>
          <w:iCs/>
          <w:lang w:eastAsia="en-US"/>
        </w:rPr>
      </w:r>
      <w:r w:rsidRPr="00AD1F4C">
        <w:rPr>
          <w:rFonts w:eastAsia="Calibri"/>
          <w:b/>
          <w:iCs/>
          <w:lang w:eastAsia="en-US"/>
        </w:rPr>
        <w:fldChar w:fldCharType="separate"/>
      </w:r>
      <w:r w:rsidRPr="00AD1F4C">
        <w:rPr>
          <w:rFonts w:eastAsia="Calibri"/>
          <w:b/>
          <w:iCs/>
          <w:noProof/>
          <w:lang w:eastAsia="en-US"/>
        </w:rPr>
        <w:t> </w:t>
      </w:r>
      <w:r w:rsidRPr="00AD1F4C">
        <w:rPr>
          <w:rFonts w:eastAsia="Calibri"/>
          <w:b/>
          <w:iCs/>
          <w:noProof/>
          <w:lang w:eastAsia="en-US"/>
        </w:rPr>
        <w:t> </w:t>
      </w:r>
      <w:r w:rsidRPr="00AD1F4C">
        <w:rPr>
          <w:rFonts w:eastAsia="Calibri"/>
          <w:b/>
          <w:iCs/>
          <w:noProof/>
          <w:lang w:eastAsia="en-US"/>
        </w:rPr>
        <w:t> </w:t>
      </w:r>
      <w:r w:rsidRPr="00AD1F4C">
        <w:rPr>
          <w:rFonts w:eastAsia="Calibri"/>
          <w:b/>
          <w:iCs/>
          <w:noProof/>
          <w:lang w:eastAsia="en-US"/>
        </w:rPr>
        <w:t> </w:t>
      </w:r>
      <w:r w:rsidRPr="00AD1F4C">
        <w:rPr>
          <w:rFonts w:eastAsia="Calibri"/>
          <w:b/>
          <w:iCs/>
          <w:noProof/>
          <w:lang w:eastAsia="en-US"/>
        </w:rPr>
        <w:t> </w:t>
      </w:r>
      <w:r w:rsidRPr="00AD1F4C">
        <w:rPr>
          <w:rFonts w:eastAsia="Calibri"/>
          <w:b/>
          <w:iCs/>
          <w:lang w:eastAsia="en-US"/>
        </w:rPr>
        <w:fldChar w:fldCharType="end"/>
      </w:r>
      <w:permEnd w:id="1857642671"/>
      <w:r w:rsidRPr="00AD1F4C">
        <w:rPr>
          <w:rFonts w:eastAsia="Calibri" w:cs="Tahoma"/>
          <w:b/>
          <w:bCs/>
          <w:lang w:eastAsia="en-US"/>
        </w:rPr>
        <w:t xml:space="preserve">, </w:t>
      </w:r>
      <w:r w:rsidRPr="00AD1F4C">
        <w:rPr>
          <w:rFonts w:eastAsia="Calibri"/>
          <w:iCs/>
          <w:lang w:eastAsia="en-US"/>
        </w:rPr>
        <w:t xml:space="preserve">ki ga/jo zastopa  </w:t>
      </w:r>
      <w:permStart w:id="877292562" w:edGrp="everyone"/>
      <w:r w:rsidRPr="00AD1F4C">
        <w:rPr>
          <w:rFonts w:eastAsia="Calibri"/>
          <w:bCs/>
          <w:iCs/>
          <w:lang w:eastAsia="en-US"/>
        </w:rPr>
        <w:fldChar w:fldCharType="begin">
          <w:ffData>
            <w:name w:val="Besedilo12"/>
            <w:enabled/>
            <w:calcOnExit w:val="0"/>
            <w:textInput/>
          </w:ffData>
        </w:fldChar>
      </w:r>
      <w:r w:rsidRPr="00AD1F4C">
        <w:rPr>
          <w:rFonts w:eastAsia="Calibri"/>
          <w:bCs/>
          <w:iCs/>
          <w:lang w:eastAsia="en-US"/>
        </w:rPr>
        <w:instrText xml:space="preserve"> FORMTEXT </w:instrText>
      </w:r>
      <w:r w:rsidRPr="00AD1F4C">
        <w:rPr>
          <w:rFonts w:eastAsia="Calibri"/>
          <w:bCs/>
          <w:iCs/>
          <w:lang w:eastAsia="en-US"/>
        </w:rPr>
      </w:r>
      <w:r w:rsidRPr="00AD1F4C">
        <w:rPr>
          <w:rFonts w:eastAsia="Calibri"/>
          <w:bCs/>
          <w:iCs/>
          <w:lang w:eastAsia="en-US"/>
        </w:rPr>
        <w:fldChar w:fldCharType="separate"/>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lang w:eastAsia="en-US"/>
        </w:rPr>
        <w:fldChar w:fldCharType="end"/>
      </w:r>
      <w:permEnd w:id="877292562"/>
    </w:p>
    <w:p w14:paraId="0E54D715" w14:textId="77777777" w:rsidR="003D5037" w:rsidRPr="00AD1F4C" w:rsidRDefault="003D5037" w:rsidP="003D5037">
      <w:pPr>
        <w:spacing w:before="60" w:after="60" w:line="252" w:lineRule="auto"/>
      </w:pPr>
      <w:r w:rsidRPr="00AD1F4C">
        <w:rPr>
          <w:rFonts w:eastAsia="Calibri"/>
          <w:iCs/>
          <w:lang w:eastAsia="en-US"/>
        </w:rPr>
        <w:t xml:space="preserve">Matična številka: </w:t>
      </w:r>
      <w:permStart w:id="1372665494" w:edGrp="everyone"/>
      <w:r w:rsidRPr="00AD1F4C">
        <w:rPr>
          <w:rFonts w:eastAsia="Calibri"/>
          <w:bCs/>
          <w:iCs/>
          <w:lang w:eastAsia="en-US"/>
        </w:rPr>
        <w:fldChar w:fldCharType="begin">
          <w:ffData>
            <w:name w:val="Besedilo12"/>
            <w:enabled/>
            <w:calcOnExit w:val="0"/>
            <w:textInput/>
          </w:ffData>
        </w:fldChar>
      </w:r>
      <w:r w:rsidRPr="00AD1F4C">
        <w:rPr>
          <w:rFonts w:eastAsia="Calibri"/>
          <w:bCs/>
          <w:iCs/>
          <w:lang w:eastAsia="en-US"/>
        </w:rPr>
        <w:instrText xml:space="preserve"> FORMTEXT </w:instrText>
      </w:r>
      <w:r w:rsidRPr="00AD1F4C">
        <w:rPr>
          <w:rFonts w:eastAsia="Calibri"/>
          <w:bCs/>
          <w:iCs/>
          <w:lang w:eastAsia="en-US"/>
        </w:rPr>
      </w:r>
      <w:r w:rsidRPr="00AD1F4C">
        <w:rPr>
          <w:rFonts w:eastAsia="Calibri"/>
          <w:bCs/>
          <w:iCs/>
          <w:lang w:eastAsia="en-US"/>
        </w:rPr>
        <w:fldChar w:fldCharType="separate"/>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lang w:eastAsia="en-US"/>
        </w:rPr>
        <w:fldChar w:fldCharType="end"/>
      </w:r>
      <w:permEnd w:id="1372665494"/>
    </w:p>
    <w:p w14:paraId="67CBFF7E" w14:textId="77777777" w:rsidR="003D5037" w:rsidRPr="00AD1F4C" w:rsidRDefault="003D5037" w:rsidP="003D5037">
      <w:pPr>
        <w:spacing w:before="60" w:after="60" w:line="252" w:lineRule="auto"/>
      </w:pPr>
      <w:r w:rsidRPr="00AD1F4C">
        <w:rPr>
          <w:rFonts w:eastAsia="Calibri"/>
          <w:iCs/>
          <w:lang w:eastAsia="en-US"/>
        </w:rPr>
        <w:t xml:space="preserve">Identifikacijska številka za DDV: </w:t>
      </w:r>
      <w:permStart w:id="962949922" w:edGrp="everyone"/>
      <w:r w:rsidRPr="00AD1F4C">
        <w:rPr>
          <w:rFonts w:eastAsia="Calibri"/>
          <w:bCs/>
          <w:iCs/>
          <w:lang w:eastAsia="en-US"/>
        </w:rPr>
        <w:fldChar w:fldCharType="begin">
          <w:ffData>
            <w:name w:val="Besedilo12"/>
            <w:enabled/>
            <w:calcOnExit w:val="0"/>
            <w:textInput/>
          </w:ffData>
        </w:fldChar>
      </w:r>
      <w:r w:rsidRPr="00AD1F4C">
        <w:rPr>
          <w:rFonts w:eastAsia="Calibri"/>
          <w:bCs/>
          <w:iCs/>
          <w:lang w:eastAsia="en-US"/>
        </w:rPr>
        <w:instrText xml:space="preserve"> FORMTEXT </w:instrText>
      </w:r>
      <w:r w:rsidRPr="00AD1F4C">
        <w:rPr>
          <w:rFonts w:eastAsia="Calibri"/>
          <w:bCs/>
          <w:iCs/>
          <w:lang w:eastAsia="en-US"/>
        </w:rPr>
      </w:r>
      <w:r w:rsidRPr="00AD1F4C">
        <w:rPr>
          <w:rFonts w:eastAsia="Calibri"/>
          <w:bCs/>
          <w:iCs/>
          <w:lang w:eastAsia="en-US"/>
        </w:rPr>
        <w:fldChar w:fldCharType="separate"/>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noProof/>
          <w:lang w:eastAsia="en-US"/>
        </w:rPr>
        <w:t> </w:t>
      </w:r>
      <w:r w:rsidRPr="00AD1F4C">
        <w:rPr>
          <w:rFonts w:eastAsia="Calibri"/>
          <w:bCs/>
          <w:iCs/>
          <w:lang w:eastAsia="en-US"/>
        </w:rPr>
        <w:fldChar w:fldCharType="end"/>
      </w:r>
      <w:permEnd w:id="962949922"/>
    </w:p>
    <w:bookmarkEnd w:id="6"/>
    <w:p w14:paraId="18156DD3" w14:textId="77777777" w:rsidR="003D5037" w:rsidRPr="00AD1F4C" w:rsidRDefault="003D5037" w:rsidP="003D5037">
      <w:pPr>
        <w:spacing w:after="160" w:line="259" w:lineRule="auto"/>
        <w:rPr>
          <w:rFonts w:eastAsia="Calibri"/>
        </w:rPr>
      </w:pPr>
    </w:p>
    <w:p w14:paraId="09230475" w14:textId="77777777" w:rsidR="003D5037" w:rsidRPr="00AD1F4C" w:rsidRDefault="003D5037" w:rsidP="003D5037">
      <w:pPr>
        <w:spacing w:after="160" w:line="259" w:lineRule="auto"/>
        <w:rPr>
          <w:rFonts w:eastAsia="Calibri"/>
        </w:rPr>
      </w:pPr>
      <w:r w:rsidRPr="00AD1F4C">
        <w:rPr>
          <w:rFonts w:eastAsia="Calibri"/>
        </w:rPr>
        <w:t>sta sklenila naslednji</w:t>
      </w:r>
    </w:p>
    <w:p w14:paraId="1F6EB6F3" w14:textId="77777777" w:rsidR="003D5037" w:rsidRPr="00AD1F4C" w:rsidRDefault="003D5037" w:rsidP="003D5037"/>
    <w:p w14:paraId="756D55D3" w14:textId="196283A2" w:rsidR="003D5037" w:rsidRPr="00AD1F4C" w:rsidRDefault="003D5037" w:rsidP="003D5037">
      <w:pPr>
        <w:jc w:val="center"/>
        <w:rPr>
          <w:b/>
          <w:bCs/>
        </w:rPr>
      </w:pPr>
      <w:r w:rsidRPr="00AD1F4C">
        <w:rPr>
          <w:b/>
          <w:bCs/>
        </w:rPr>
        <w:t xml:space="preserve">OKVIRNI SPORAZUM št. </w:t>
      </w:r>
      <w:r w:rsidR="00C77AF9" w:rsidRPr="00AD1F4C">
        <w:rPr>
          <w:b/>
          <w:bCs/>
        </w:rPr>
        <w:t>JN</w:t>
      </w:r>
      <w:r w:rsidRPr="00AD1F4C">
        <w:rPr>
          <w:b/>
          <w:bCs/>
        </w:rPr>
        <w:t>-00</w:t>
      </w:r>
      <w:r w:rsidR="00C77AF9" w:rsidRPr="00AD1F4C">
        <w:rPr>
          <w:b/>
          <w:bCs/>
        </w:rPr>
        <w:t>28</w:t>
      </w:r>
      <w:r w:rsidRPr="00AD1F4C">
        <w:rPr>
          <w:b/>
          <w:bCs/>
        </w:rPr>
        <w:t>/202</w:t>
      </w:r>
      <w:r w:rsidR="00C77AF9" w:rsidRPr="00AD1F4C">
        <w:rPr>
          <w:b/>
          <w:bCs/>
        </w:rPr>
        <w:t>6</w:t>
      </w:r>
      <w:r w:rsidRPr="00AD1F4C">
        <w:rPr>
          <w:b/>
          <w:bCs/>
        </w:rPr>
        <w:t>-SKLOP</w:t>
      </w:r>
      <w:r w:rsidR="00C77AF9" w:rsidRPr="00AD1F4C">
        <w:rPr>
          <w:b/>
          <w:bCs/>
        </w:rPr>
        <w:t xml:space="preserve"> </w:t>
      </w:r>
      <w:permStart w:id="282464954" w:edGrp="everyone"/>
      <w:r w:rsidR="00C77AF9" w:rsidRPr="00AD1F4C">
        <w:rPr>
          <w:b/>
          <w:bCs/>
          <w:iCs/>
        </w:rPr>
        <w:fldChar w:fldCharType="begin">
          <w:ffData>
            <w:name w:val="Besedilo12"/>
            <w:enabled/>
            <w:calcOnExit w:val="0"/>
            <w:textInput/>
          </w:ffData>
        </w:fldChar>
      </w:r>
      <w:r w:rsidR="00C77AF9" w:rsidRPr="00AD1F4C">
        <w:rPr>
          <w:b/>
          <w:bCs/>
          <w:iCs/>
        </w:rPr>
        <w:instrText xml:space="preserve"> FORMTEXT </w:instrText>
      </w:r>
      <w:r w:rsidR="00C77AF9" w:rsidRPr="00AD1F4C">
        <w:rPr>
          <w:b/>
          <w:bCs/>
          <w:iCs/>
        </w:rPr>
      </w:r>
      <w:r w:rsidR="00C77AF9" w:rsidRPr="00AD1F4C">
        <w:rPr>
          <w:b/>
          <w:bCs/>
          <w:iCs/>
        </w:rPr>
        <w:fldChar w:fldCharType="separate"/>
      </w:r>
      <w:r w:rsidR="00C77AF9" w:rsidRPr="00AD1F4C">
        <w:rPr>
          <w:b/>
          <w:bCs/>
          <w:iCs/>
        </w:rPr>
        <w:t> </w:t>
      </w:r>
      <w:r w:rsidR="00C77AF9" w:rsidRPr="00AD1F4C">
        <w:rPr>
          <w:b/>
          <w:bCs/>
          <w:iCs/>
        </w:rPr>
        <w:t> </w:t>
      </w:r>
      <w:r w:rsidR="00C77AF9" w:rsidRPr="00AD1F4C">
        <w:rPr>
          <w:b/>
          <w:bCs/>
          <w:iCs/>
        </w:rPr>
        <w:t> </w:t>
      </w:r>
      <w:r w:rsidR="00C77AF9" w:rsidRPr="00AD1F4C">
        <w:rPr>
          <w:b/>
          <w:bCs/>
          <w:iCs/>
        </w:rPr>
        <w:t> </w:t>
      </w:r>
      <w:r w:rsidR="00C77AF9" w:rsidRPr="00AD1F4C">
        <w:rPr>
          <w:b/>
          <w:bCs/>
          <w:iCs/>
        </w:rPr>
        <w:t> </w:t>
      </w:r>
      <w:r w:rsidR="00C77AF9" w:rsidRPr="00AD1F4C">
        <w:fldChar w:fldCharType="end"/>
      </w:r>
      <w:permEnd w:id="282464954"/>
    </w:p>
    <w:p w14:paraId="7E827FC7" w14:textId="77777777" w:rsidR="003D5037" w:rsidRPr="00AD1F4C" w:rsidRDefault="003D5037" w:rsidP="003D5037">
      <w:pPr>
        <w:jc w:val="center"/>
        <w:rPr>
          <w:b/>
          <w:bCs/>
        </w:rPr>
      </w:pPr>
    </w:p>
    <w:p w14:paraId="6F6CE682" w14:textId="77777777" w:rsidR="003D5037" w:rsidRPr="00AD1F4C" w:rsidRDefault="003D5037" w:rsidP="003D5037"/>
    <w:p w14:paraId="3FD3F4C0" w14:textId="77777777" w:rsidR="003D5037" w:rsidRPr="00AD1F4C" w:rsidRDefault="003D5037">
      <w:pPr>
        <w:numPr>
          <w:ilvl w:val="0"/>
          <w:numId w:val="6"/>
        </w:numPr>
        <w:spacing w:line="240" w:lineRule="auto"/>
        <w:jc w:val="center"/>
      </w:pPr>
      <w:r w:rsidRPr="00AD1F4C">
        <w:t>člen</w:t>
      </w:r>
    </w:p>
    <w:p w14:paraId="41613667" w14:textId="77777777" w:rsidR="003D5037" w:rsidRPr="00AD1F4C" w:rsidRDefault="003D5037" w:rsidP="003D5037">
      <w:r w:rsidRPr="00AD1F4C">
        <w:t>Stranki okvirnega sporazuma uvodoma ugotavljata, da:</w:t>
      </w:r>
    </w:p>
    <w:p w14:paraId="4970E04A" w14:textId="0B99CD59" w:rsidR="003D5037" w:rsidRPr="00AD1F4C" w:rsidRDefault="003D5037">
      <w:pPr>
        <w:numPr>
          <w:ilvl w:val="0"/>
          <w:numId w:val="7"/>
        </w:numPr>
        <w:spacing w:line="240" w:lineRule="auto"/>
        <w:rPr>
          <w:rFonts w:cs="Arial"/>
          <w:iCs/>
        </w:rPr>
      </w:pPr>
      <w:r w:rsidRPr="00AD1F4C">
        <w:rPr>
          <w:rFonts w:cs="Arial"/>
        </w:rPr>
        <w:t>je Javni holding Maribor, družba za izvajanje strokovnih in razvojnih nalog na področju gospodarskih javnih služb d. o. o., Zagrebška cesta 30, 2000 Maribor, na podlagi pooblastila naročnika št.</w:t>
      </w:r>
      <w:r w:rsidRPr="00AD1F4C">
        <w:t xml:space="preserve"> JN-P-</w:t>
      </w:r>
      <w:r w:rsidRPr="00AD1F4C">
        <w:rPr>
          <w:iCs/>
        </w:rPr>
        <w:t>2</w:t>
      </w:r>
      <w:r w:rsidR="00C77AF9" w:rsidRPr="00AD1F4C">
        <w:rPr>
          <w:iCs/>
        </w:rPr>
        <w:t>0</w:t>
      </w:r>
      <w:r w:rsidRPr="00AD1F4C">
        <w:t>/202</w:t>
      </w:r>
      <w:r w:rsidR="00C77AF9" w:rsidRPr="00AD1F4C">
        <w:t>6</w:t>
      </w:r>
      <w:r w:rsidRPr="00AD1F4C">
        <w:t>-N</w:t>
      </w:r>
      <w:r w:rsidRPr="00AD1F4C">
        <w:rPr>
          <w:rFonts w:cs="Arial"/>
        </w:rPr>
        <w:t xml:space="preserve"> z dne </w:t>
      </w:r>
      <w:r w:rsidR="00C77AF9" w:rsidRPr="00AD1F4C">
        <w:rPr>
          <w:rFonts w:cs="Arial"/>
          <w:iCs/>
        </w:rPr>
        <w:t>17</w:t>
      </w:r>
      <w:r w:rsidRPr="00AD1F4C">
        <w:rPr>
          <w:rFonts w:cs="Arial"/>
          <w:iCs/>
        </w:rPr>
        <w:t>.</w:t>
      </w:r>
      <w:r w:rsidR="00C77AF9" w:rsidRPr="00AD1F4C">
        <w:rPr>
          <w:rFonts w:cs="Arial"/>
          <w:iCs/>
        </w:rPr>
        <w:t xml:space="preserve"> 4</w:t>
      </w:r>
      <w:r w:rsidRPr="00AD1F4C">
        <w:rPr>
          <w:rFonts w:cs="Arial"/>
          <w:iCs/>
        </w:rPr>
        <w:t>.</w:t>
      </w:r>
      <w:r w:rsidR="00C77AF9" w:rsidRPr="00AD1F4C">
        <w:rPr>
          <w:rFonts w:cs="Arial"/>
          <w:iCs/>
        </w:rPr>
        <w:t xml:space="preserve"> </w:t>
      </w:r>
      <w:r w:rsidRPr="00AD1F4C">
        <w:rPr>
          <w:rFonts w:cs="Arial"/>
          <w:iCs/>
        </w:rPr>
        <w:t>202</w:t>
      </w:r>
      <w:r w:rsidR="00C77AF9" w:rsidRPr="00AD1F4C">
        <w:rPr>
          <w:rFonts w:cs="Arial"/>
          <w:iCs/>
        </w:rPr>
        <w:t>6</w:t>
      </w:r>
      <w:r w:rsidRPr="00AD1F4C">
        <w:rPr>
          <w:rFonts w:cs="Arial"/>
          <w:iCs/>
        </w:rPr>
        <w:t>,</w:t>
      </w:r>
      <w:r w:rsidRPr="00AD1F4C">
        <w:rPr>
          <w:rFonts w:cs="Arial"/>
        </w:rPr>
        <w:t xml:space="preserve"> izvedel postopek oddaje javnega naročila št. </w:t>
      </w:r>
      <w:r w:rsidRPr="00AD1F4C">
        <w:rPr>
          <w:rFonts w:cs="Arial"/>
          <w:iCs/>
        </w:rPr>
        <w:t>JN-00</w:t>
      </w:r>
      <w:r w:rsidR="00C77AF9" w:rsidRPr="00AD1F4C">
        <w:rPr>
          <w:rFonts w:cs="Arial"/>
          <w:iCs/>
        </w:rPr>
        <w:t>28</w:t>
      </w:r>
      <w:r w:rsidRPr="00AD1F4C">
        <w:rPr>
          <w:rFonts w:cs="Arial"/>
          <w:iCs/>
        </w:rPr>
        <w:t>/202</w:t>
      </w:r>
      <w:r w:rsidR="00C77AF9" w:rsidRPr="00AD1F4C">
        <w:rPr>
          <w:rFonts w:cs="Arial"/>
          <w:iCs/>
        </w:rPr>
        <w:t>6</w:t>
      </w:r>
      <w:r w:rsidRPr="00AD1F4C">
        <w:rPr>
          <w:rFonts w:cs="Arial"/>
          <w:iCs/>
        </w:rPr>
        <w:t xml:space="preserve"> </w:t>
      </w:r>
      <w:r w:rsidRPr="00AD1F4C">
        <w:rPr>
          <w:rFonts w:cs="Arial"/>
        </w:rPr>
        <w:t xml:space="preserve">po </w:t>
      </w:r>
      <w:r w:rsidR="00C77AF9" w:rsidRPr="00AD1F4C">
        <w:rPr>
          <w:rFonts w:cs="Arial"/>
        </w:rPr>
        <w:t xml:space="preserve">odprtem </w:t>
      </w:r>
      <w:r w:rsidRPr="00AD1F4C">
        <w:rPr>
          <w:rFonts w:cs="Arial"/>
        </w:rPr>
        <w:t>postopku, v skladu s 4</w:t>
      </w:r>
      <w:r w:rsidR="00C77AF9" w:rsidRPr="00AD1F4C">
        <w:rPr>
          <w:rFonts w:cs="Arial"/>
        </w:rPr>
        <w:t>0</w:t>
      </w:r>
      <w:r w:rsidRPr="00AD1F4C">
        <w:rPr>
          <w:rFonts w:cs="Arial"/>
        </w:rPr>
        <w:t xml:space="preserve">. členom Zakona o javnem naročanju (Uradni list RS, št. 91/2015 s spremembami; v nadaljevanju besedila: ZJN-3), </w:t>
      </w:r>
    </w:p>
    <w:p w14:paraId="0A594CAE" w14:textId="2B6A58C1" w:rsidR="003D5037" w:rsidRPr="00AD1F4C" w:rsidRDefault="003D5037">
      <w:pPr>
        <w:numPr>
          <w:ilvl w:val="0"/>
          <w:numId w:val="7"/>
        </w:numPr>
        <w:spacing w:line="240" w:lineRule="auto"/>
        <w:rPr>
          <w:rFonts w:cs="Arial"/>
          <w:iCs/>
        </w:rPr>
      </w:pPr>
      <w:r w:rsidRPr="00AD1F4C">
        <w:rPr>
          <w:rFonts w:cs="Arial"/>
        </w:rPr>
        <w:t xml:space="preserve">je bilo javno naročilo objavljeno na Portalu javnih naročil </w:t>
      </w:r>
      <w:r w:rsidR="00C77AF9" w:rsidRPr="00AD1F4C">
        <w:t xml:space="preserve">(številka objave </w:t>
      </w:r>
      <w:permStart w:id="794121365" w:edGrp="everyone"/>
      <w:r w:rsidR="00C77AF9" w:rsidRPr="00AD1F4C">
        <w:rPr>
          <w:bCs/>
          <w:iCs/>
        </w:rPr>
        <w:fldChar w:fldCharType="begin">
          <w:ffData>
            <w:name w:val="Besedilo12"/>
            <w:enabled/>
            <w:calcOnExit w:val="0"/>
            <w:textInput/>
          </w:ffData>
        </w:fldChar>
      </w:r>
      <w:r w:rsidR="00C77AF9" w:rsidRPr="00AD1F4C">
        <w:rPr>
          <w:bCs/>
          <w:iCs/>
        </w:rPr>
        <w:instrText xml:space="preserve"> FORMTEXT </w:instrText>
      </w:r>
      <w:r w:rsidR="00C77AF9" w:rsidRPr="00AD1F4C">
        <w:rPr>
          <w:bCs/>
          <w:iCs/>
        </w:rPr>
      </w:r>
      <w:r w:rsidR="00C77AF9" w:rsidRPr="00AD1F4C">
        <w:rPr>
          <w:bCs/>
          <w:iCs/>
        </w:rPr>
        <w:fldChar w:fldCharType="separate"/>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fldChar w:fldCharType="end"/>
      </w:r>
      <w:permEnd w:id="794121365"/>
      <w:r w:rsidR="00C77AF9" w:rsidRPr="00AD1F4C">
        <w:t xml:space="preserve"> z dne  </w:t>
      </w:r>
      <w:permStart w:id="39654357" w:edGrp="everyone"/>
      <w:r w:rsidR="00C77AF9" w:rsidRPr="00AD1F4C">
        <w:rPr>
          <w:bCs/>
          <w:iCs/>
        </w:rPr>
        <w:fldChar w:fldCharType="begin">
          <w:ffData>
            <w:name w:val="Besedilo12"/>
            <w:enabled/>
            <w:calcOnExit w:val="0"/>
            <w:textInput/>
          </w:ffData>
        </w:fldChar>
      </w:r>
      <w:r w:rsidR="00C77AF9" w:rsidRPr="00AD1F4C">
        <w:rPr>
          <w:bCs/>
          <w:iCs/>
        </w:rPr>
        <w:instrText xml:space="preserve"> FORMTEXT </w:instrText>
      </w:r>
      <w:r w:rsidR="00C77AF9" w:rsidRPr="00AD1F4C">
        <w:rPr>
          <w:bCs/>
          <w:iCs/>
        </w:rPr>
      </w:r>
      <w:r w:rsidR="00C77AF9" w:rsidRPr="00AD1F4C">
        <w:rPr>
          <w:bCs/>
          <w:iCs/>
        </w:rPr>
        <w:fldChar w:fldCharType="separate"/>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fldChar w:fldCharType="end"/>
      </w:r>
      <w:permEnd w:id="39654357"/>
      <w:r w:rsidR="00C77AF9" w:rsidRPr="00AD1F4C">
        <w:t xml:space="preserve">. 5. 2026) in v dodatku k Uradnemu listu EU (številka objave  </w:t>
      </w:r>
      <w:permStart w:id="1032539993" w:edGrp="everyone"/>
      <w:r w:rsidR="00C77AF9" w:rsidRPr="00AD1F4C">
        <w:rPr>
          <w:bCs/>
          <w:iCs/>
        </w:rPr>
        <w:fldChar w:fldCharType="begin">
          <w:ffData>
            <w:name w:val="Besedilo12"/>
            <w:enabled/>
            <w:calcOnExit w:val="0"/>
            <w:textInput/>
          </w:ffData>
        </w:fldChar>
      </w:r>
      <w:r w:rsidR="00C77AF9" w:rsidRPr="00AD1F4C">
        <w:rPr>
          <w:bCs/>
          <w:iCs/>
        </w:rPr>
        <w:instrText xml:space="preserve"> FORMTEXT </w:instrText>
      </w:r>
      <w:r w:rsidR="00C77AF9" w:rsidRPr="00AD1F4C">
        <w:rPr>
          <w:bCs/>
          <w:iCs/>
        </w:rPr>
      </w:r>
      <w:r w:rsidR="00C77AF9" w:rsidRPr="00AD1F4C">
        <w:rPr>
          <w:bCs/>
          <w:iCs/>
        </w:rPr>
        <w:fldChar w:fldCharType="separate"/>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fldChar w:fldCharType="end"/>
      </w:r>
      <w:permEnd w:id="1032539993"/>
      <w:r w:rsidR="00C77AF9" w:rsidRPr="00AD1F4C">
        <w:t xml:space="preserve"> z dne </w:t>
      </w:r>
      <w:permStart w:id="1606697440" w:edGrp="everyone"/>
      <w:r w:rsidR="00C77AF9" w:rsidRPr="00AD1F4C">
        <w:rPr>
          <w:bCs/>
          <w:iCs/>
        </w:rPr>
        <w:fldChar w:fldCharType="begin">
          <w:ffData>
            <w:name w:val="Besedilo12"/>
            <w:enabled/>
            <w:calcOnExit w:val="0"/>
            <w:textInput/>
          </w:ffData>
        </w:fldChar>
      </w:r>
      <w:r w:rsidR="00C77AF9" w:rsidRPr="00AD1F4C">
        <w:rPr>
          <w:bCs/>
          <w:iCs/>
        </w:rPr>
        <w:instrText xml:space="preserve"> FORMTEXT </w:instrText>
      </w:r>
      <w:r w:rsidR="00C77AF9" w:rsidRPr="00AD1F4C">
        <w:rPr>
          <w:bCs/>
          <w:iCs/>
        </w:rPr>
      </w:r>
      <w:r w:rsidR="00C77AF9" w:rsidRPr="00AD1F4C">
        <w:rPr>
          <w:bCs/>
          <w:iCs/>
        </w:rPr>
        <w:fldChar w:fldCharType="separate"/>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rPr>
          <w:bCs/>
          <w:iCs/>
        </w:rPr>
        <w:t> </w:t>
      </w:r>
      <w:r w:rsidR="00C77AF9" w:rsidRPr="00AD1F4C">
        <w:fldChar w:fldCharType="end"/>
      </w:r>
      <w:permEnd w:id="1606697440"/>
      <w:r w:rsidR="00C77AF9" w:rsidRPr="00AD1F4C">
        <w:t>. 5. 2026),</w:t>
      </w:r>
    </w:p>
    <w:p w14:paraId="01612417" w14:textId="77777777" w:rsidR="00557B8D" w:rsidRDefault="003D5037">
      <w:pPr>
        <w:numPr>
          <w:ilvl w:val="0"/>
          <w:numId w:val="7"/>
        </w:numPr>
        <w:autoSpaceDE w:val="0"/>
        <w:autoSpaceDN w:val="0"/>
        <w:adjustRightInd w:val="0"/>
        <w:spacing w:line="324" w:lineRule="auto"/>
        <w:rPr>
          <w:rFonts w:eastAsia="Calibri" w:cs="Times New Roman"/>
          <w:color w:val="auto"/>
        </w:rPr>
      </w:pPr>
      <w:r w:rsidRPr="00AD1F4C">
        <w:rPr>
          <w:rFonts w:eastAsia="Calibri" w:cs="Times New Roman"/>
          <w:color w:val="auto"/>
        </w:rPr>
        <w:lastRenderedPageBreak/>
        <w:t xml:space="preserve">je z odločitvijo </w:t>
      </w:r>
      <w:r w:rsidRPr="00AD1F4C">
        <w:rPr>
          <w:rFonts w:cs="Arial"/>
        </w:rPr>
        <w:t>o oddaji naročila, na podlagi katere je bil izvajalec tega okvirnega sporazuma izbran kot najugodnejši ponudnik za izvedbo javnega naročila</w:t>
      </w:r>
      <w:r w:rsidRPr="00AD1F4C">
        <w:t xml:space="preserve"> </w:t>
      </w:r>
      <w:r w:rsidRPr="00AD1F4C">
        <w:rPr>
          <w:rFonts w:eastAsia="Calibri" w:cs="Times New Roman"/>
          <w:color w:val="auto"/>
        </w:rPr>
        <w:t>in v predmetnem postopku oddaje javnega naročila izbran kot podpisnik okvirnega sporazuma, za naslednji sklop:</w:t>
      </w:r>
    </w:p>
    <w:p w14:paraId="7D1C08B6" w14:textId="77777777" w:rsidR="00557B8D" w:rsidRDefault="003D5037">
      <w:pPr>
        <w:numPr>
          <w:ilvl w:val="1"/>
          <w:numId w:val="7"/>
        </w:numPr>
        <w:autoSpaceDE w:val="0"/>
        <w:autoSpaceDN w:val="0"/>
        <w:adjustRightInd w:val="0"/>
        <w:spacing w:line="324" w:lineRule="auto"/>
        <w:rPr>
          <w:rFonts w:eastAsia="Calibri" w:cs="Times New Roman"/>
          <w:color w:val="auto"/>
        </w:rPr>
      </w:pPr>
      <w:r w:rsidRPr="00557B8D">
        <w:rPr>
          <w:rFonts w:eastAsia="Calibri" w:cs="Times New Roman"/>
          <w:color w:val="auto"/>
        </w:rPr>
        <w:t xml:space="preserve">sklop št. </w:t>
      </w:r>
      <w:permStart w:id="278928809" w:edGrp="everyone"/>
      <w:r w:rsidRPr="00557B8D">
        <w:rPr>
          <w:rFonts w:cs="Arial"/>
          <w:iCs/>
        </w:rPr>
        <w:fldChar w:fldCharType="begin">
          <w:ffData>
            <w:name w:val="Besedilo12"/>
            <w:enabled/>
            <w:calcOnExit w:val="0"/>
            <w:textInput/>
          </w:ffData>
        </w:fldChar>
      </w:r>
      <w:r w:rsidRPr="00557B8D">
        <w:rPr>
          <w:rFonts w:cs="Arial"/>
          <w:iCs/>
        </w:rPr>
        <w:instrText xml:space="preserve"> FORMTEXT </w:instrText>
      </w:r>
      <w:r w:rsidRPr="00557B8D">
        <w:rPr>
          <w:rFonts w:cs="Arial"/>
          <w:iCs/>
        </w:rPr>
      </w:r>
      <w:r w:rsidRPr="00557B8D">
        <w:rPr>
          <w:rFonts w:cs="Arial"/>
          <w:iCs/>
        </w:rPr>
        <w:fldChar w:fldCharType="separate"/>
      </w:r>
      <w:r w:rsidRPr="00557B8D">
        <w:rPr>
          <w:rFonts w:cs="Arial"/>
          <w:iCs/>
        </w:rPr>
        <w:t> </w:t>
      </w:r>
      <w:r w:rsidRPr="00557B8D">
        <w:rPr>
          <w:rFonts w:cs="Arial"/>
          <w:iCs/>
        </w:rPr>
        <w:t> </w:t>
      </w:r>
      <w:r w:rsidRPr="00557B8D">
        <w:rPr>
          <w:rFonts w:cs="Arial"/>
          <w:iCs/>
        </w:rPr>
        <w:t> </w:t>
      </w:r>
      <w:r w:rsidRPr="00557B8D">
        <w:rPr>
          <w:rFonts w:cs="Arial"/>
          <w:iCs/>
        </w:rPr>
        <w:t> </w:t>
      </w:r>
      <w:r w:rsidRPr="00557B8D">
        <w:rPr>
          <w:rFonts w:cs="Arial"/>
          <w:iCs/>
        </w:rPr>
        <w:t> </w:t>
      </w:r>
      <w:r w:rsidRPr="00557B8D">
        <w:rPr>
          <w:rFonts w:cs="Arial"/>
        </w:rPr>
        <w:fldChar w:fldCharType="end"/>
      </w:r>
      <w:permEnd w:id="278928809"/>
      <w:r w:rsidRPr="00557B8D">
        <w:rPr>
          <w:rFonts w:eastAsia="Calibri" w:cs="Times New Roman"/>
          <w:color w:val="auto"/>
        </w:rPr>
        <w:t xml:space="preserve">: </w:t>
      </w:r>
      <w:permStart w:id="1733588782" w:edGrp="everyone"/>
      <w:r w:rsidRPr="00557B8D">
        <w:rPr>
          <w:rFonts w:cs="Arial"/>
          <w:iCs/>
        </w:rPr>
        <w:fldChar w:fldCharType="begin">
          <w:ffData>
            <w:name w:val="Besedilo12"/>
            <w:enabled/>
            <w:calcOnExit w:val="0"/>
            <w:textInput/>
          </w:ffData>
        </w:fldChar>
      </w:r>
      <w:r w:rsidRPr="00557B8D">
        <w:rPr>
          <w:rFonts w:cs="Arial"/>
          <w:iCs/>
        </w:rPr>
        <w:instrText xml:space="preserve"> FORMTEXT </w:instrText>
      </w:r>
      <w:r w:rsidRPr="00557B8D">
        <w:rPr>
          <w:rFonts w:cs="Arial"/>
          <w:iCs/>
        </w:rPr>
      </w:r>
      <w:r w:rsidRPr="00557B8D">
        <w:rPr>
          <w:rFonts w:cs="Arial"/>
          <w:iCs/>
        </w:rPr>
        <w:fldChar w:fldCharType="separate"/>
      </w:r>
      <w:r w:rsidRPr="00557B8D">
        <w:rPr>
          <w:rFonts w:cs="Arial"/>
          <w:iCs/>
        </w:rPr>
        <w:t> </w:t>
      </w:r>
      <w:r w:rsidRPr="00557B8D">
        <w:rPr>
          <w:rFonts w:cs="Arial"/>
          <w:iCs/>
        </w:rPr>
        <w:t> </w:t>
      </w:r>
      <w:r w:rsidRPr="00557B8D">
        <w:rPr>
          <w:rFonts w:cs="Arial"/>
          <w:iCs/>
        </w:rPr>
        <w:t> </w:t>
      </w:r>
      <w:r w:rsidRPr="00557B8D">
        <w:rPr>
          <w:rFonts w:cs="Arial"/>
          <w:iCs/>
        </w:rPr>
        <w:t> </w:t>
      </w:r>
      <w:r w:rsidRPr="00557B8D">
        <w:rPr>
          <w:rFonts w:cs="Arial"/>
          <w:iCs/>
        </w:rPr>
        <w:t> </w:t>
      </w:r>
      <w:r w:rsidRPr="00557B8D">
        <w:rPr>
          <w:rFonts w:cs="Arial"/>
        </w:rPr>
        <w:fldChar w:fldCharType="end"/>
      </w:r>
      <w:permEnd w:id="1733588782"/>
      <w:r w:rsidRPr="00557B8D">
        <w:rPr>
          <w:rFonts w:eastAsia="Calibri" w:cs="Times New Roman"/>
          <w:color w:val="auto"/>
        </w:rPr>
        <w:t>.</w:t>
      </w:r>
    </w:p>
    <w:p w14:paraId="713AB614" w14:textId="53951CCF" w:rsidR="00557B8D" w:rsidRDefault="000F28ED">
      <w:pPr>
        <w:numPr>
          <w:ilvl w:val="0"/>
          <w:numId w:val="7"/>
        </w:numPr>
        <w:autoSpaceDE w:val="0"/>
        <w:autoSpaceDN w:val="0"/>
        <w:adjustRightInd w:val="0"/>
        <w:spacing w:line="324" w:lineRule="auto"/>
        <w:rPr>
          <w:rFonts w:eastAsia="Calibri" w:cs="Times New Roman"/>
          <w:color w:val="auto"/>
        </w:rPr>
      </w:pPr>
      <w:r w:rsidRPr="00557B8D">
        <w:t xml:space="preserve">sta ponudba izbranega </w:t>
      </w:r>
      <w:r w:rsidR="00B75EC8">
        <w:t>izvajalca</w:t>
      </w:r>
      <w:r w:rsidRPr="00557B8D">
        <w:t xml:space="preserve"> in dokumentacija v zvezi z oddajo javnega naročila (v nadaljevanju besedila: </w:t>
      </w:r>
      <w:r w:rsidR="00B75EC8" w:rsidRPr="00AD1F4C">
        <w:t>dokumentacija JN</w:t>
      </w:r>
      <w:r w:rsidRPr="00557B8D">
        <w:t>) sestavni del tega okvirnega sporazuma,</w:t>
      </w:r>
    </w:p>
    <w:p w14:paraId="535E6C43" w14:textId="3D6BF249" w:rsidR="003D5037" w:rsidRPr="00557B8D" w:rsidRDefault="000F28ED">
      <w:pPr>
        <w:numPr>
          <w:ilvl w:val="0"/>
          <w:numId w:val="7"/>
        </w:numPr>
        <w:autoSpaceDE w:val="0"/>
        <w:autoSpaceDN w:val="0"/>
        <w:adjustRightInd w:val="0"/>
        <w:spacing w:line="324" w:lineRule="auto"/>
        <w:rPr>
          <w:rFonts w:eastAsia="Calibri" w:cs="Times New Roman"/>
          <w:color w:val="auto"/>
        </w:rPr>
      </w:pPr>
      <w:r w:rsidRPr="00557B8D">
        <w:t>stranki sklepata ta okvirni sporazum za določitev splošnih pogojev za izvedbo javnega naročila.</w:t>
      </w:r>
    </w:p>
    <w:p w14:paraId="753F3532" w14:textId="77777777" w:rsidR="000F28ED" w:rsidRPr="00557B8D" w:rsidRDefault="000F28ED" w:rsidP="00557B8D"/>
    <w:p w14:paraId="686C36F4" w14:textId="5EFC673B" w:rsidR="003D5037" w:rsidRPr="00AD1F4C" w:rsidRDefault="00DB05A9" w:rsidP="003D5037">
      <w:r w:rsidRPr="00AD1F4C">
        <w:t>Sporazum je sklenjen z dnem podpisa okvirnega sporazuma s strani obeh strank tega okvirnega sporazuma in velja po</w:t>
      </w:r>
      <w:r>
        <w:t>d</w:t>
      </w:r>
      <w:r w:rsidRPr="00AD1F4C">
        <w:t xml:space="preserve"> pogojem </w:t>
      </w:r>
      <w:r>
        <w:t>izpolnitve</w:t>
      </w:r>
      <w:r w:rsidRPr="00AD1F4C">
        <w:t xml:space="preserve"> </w:t>
      </w:r>
      <w:r>
        <w:t xml:space="preserve">zavez iz </w:t>
      </w:r>
      <w:r w:rsidRPr="00AD1F4C">
        <w:t>1</w:t>
      </w:r>
      <w:r>
        <w:t>5</w:t>
      </w:r>
      <w:r w:rsidRPr="00AD1F4C">
        <w:t>. člen</w:t>
      </w:r>
      <w:r>
        <w:t>a</w:t>
      </w:r>
      <w:r w:rsidRPr="00AD1F4C">
        <w:t xml:space="preserve"> okvirnega sporazuma ter </w:t>
      </w:r>
      <w:r>
        <w:t xml:space="preserve">velja in </w:t>
      </w:r>
      <w:r w:rsidRPr="00AD1F4C">
        <w:t xml:space="preserve">se uporablja za Sklop 1, 3, 4, 5: od 7. 7. 2026 do 6. 7. 2028 oziroma za Sklop 2: takoj po podpisu okvirnega sporazuma do 6. 7. 2028 </w:t>
      </w:r>
      <w:r w:rsidRPr="00AD1F4C">
        <w:rPr>
          <w:rFonts w:cs="Arial"/>
        </w:rPr>
        <w:t xml:space="preserve">oziroma do izčrpanja ocenjene vrednosti okvirnega sporazuma </w:t>
      </w:r>
      <w:r w:rsidRPr="00DB05A9">
        <w:rPr>
          <w:rFonts w:cs="Arial"/>
        </w:rPr>
        <w:t>(navedene v 5. členu okvirnega sporazuma), glede na dejstvo, kar nastopi prej.</w:t>
      </w:r>
      <w:r w:rsidRPr="00DB05A9">
        <w:rPr>
          <w:rFonts w:cs="Arial"/>
          <w:sz w:val="20"/>
          <w:szCs w:val="20"/>
        </w:rPr>
        <w:t xml:space="preserve">  </w:t>
      </w:r>
      <w:r w:rsidR="00E05C75" w:rsidRPr="00DB05A9">
        <w:rPr>
          <w:rFonts w:cs="Arial"/>
        </w:rPr>
        <w:t>Ta okvirni sporazum se lahko podaljša za dodatnih šest (6) mesecev.</w:t>
      </w:r>
      <w:r w:rsidR="003D5037" w:rsidRPr="00AD1F4C">
        <w:rPr>
          <w:rFonts w:cs="Arial"/>
          <w:sz w:val="20"/>
          <w:szCs w:val="20"/>
        </w:rPr>
        <w:t xml:space="preserve">  </w:t>
      </w:r>
    </w:p>
    <w:p w14:paraId="1A852F12" w14:textId="77777777" w:rsidR="003D5037" w:rsidRPr="00AD1F4C" w:rsidRDefault="003D5037" w:rsidP="003D5037"/>
    <w:p w14:paraId="026B85C2" w14:textId="77777777" w:rsidR="003D5037" w:rsidRPr="00AD1F4C" w:rsidRDefault="003D5037">
      <w:pPr>
        <w:numPr>
          <w:ilvl w:val="0"/>
          <w:numId w:val="6"/>
        </w:numPr>
        <w:spacing w:line="240" w:lineRule="auto"/>
        <w:jc w:val="center"/>
      </w:pPr>
      <w:r w:rsidRPr="00AD1F4C">
        <w:t>člen</w:t>
      </w:r>
    </w:p>
    <w:p w14:paraId="71F70A23" w14:textId="77777777" w:rsidR="003D5037" w:rsidRPr="00AD1F4C" w:rsidRDefault="003D5037" w:rsidP="003D5037">
      <w:r w:rsidRPr="00AD1F4C">
        <w:t xml:space="preserve">S tem sporazumom se naročnik in izvajalec dogovorita o splošnih pogojih izvajanja javnega naročila. </w:t>
      </w:r>
    </w:p>
    <w:p w14:paraId="2D4CD66E" w14:textId="77777777" w:rsidR="003D5037" w:rsidRPr="00AD1F4C" w:rsidRDefault="003D5037" w:rsidP="003D5037"/>
    <w:p w14:paraId="77CB1226" w14:textId="77777777" w:rsidR="003D5037" w:rsidRPr="00AD1F4C" w:rsidRDefault="003D5037" w:rsidP="003D5037">
      <w:r w:rsidRPr="00AD1F4C">
        <w:t>Stranki okvirnega sporazuma ugotavljata, da so sestavni deli tega okvirnega sporazuma:</w:t>
      </w:r>
    </w:p>
    <w:p w14:paraId="448433FD" w14:textId="77777777" w:rsidR="003D5037" w:rsidRPr="00AD1F4C" w:rsidRDefault="003D5037" w:rsidP="003D5037">
      <w:r w:rsidRPr="00AD1F4C">
        <w:t>-</w:t>
      </w:r>
      <w:r w:rsidRPr="00AD1F4C">
        <w:tab/>
        <w:t>dokumentacija v zvezi z oddajo javnega naročila (v nadaljevanju: dokumentacija JN),</w:t>
      </w:r>
    </w:p>
    <w:p w14:paraId="1ECB583D" w14:textId="39311536" w:rsidR="003D5037" w:rsidRPr="00AD1F4C" w:rsidRDefault="003D5037" w:rsidP="003D5037">
      <w:r w:rsidRPr="00AD1F4C">
        <w:t>-</w:t>
      </w:r>
      <w:r w:rsidRPr="00AD1F4C">
        <w:tab/>
        <w:t xml:space="preserve">ponudbena dokumentacija št. </w:t>
      </w:r>
      <w:permStart w:id="2037342160" w:edGrp="everyone"/>
      <w:r w:rsidR="00A45CA1" w:rsidRPr="00AD1F4C">
        <w:rPr>
          <w:rFonts w:cs="Arial"/>
          <w:iCs/>
        </w:rPr>
        <w:fldChar w:fldCharType="begin">
          <w:ffData>
            <w:name w:val="Besedilo12"/>
            <w:enabled/>
            <w:calcOnExit w:val="0"/>
            <w:textInput/>
          </w:ffData>
        </w:fldChar>
      </w:r>
      <w:r w:rsidR="00A45CA1" w:rsidRPr="00AD1F4C">
        <w:rPr>
          <w:rFonts w:cs="Arial"/>
          <w:iCs/>
        </w:rPr>
        <w:instrText xml:space="preserve"> FORMTEXT </w:instrText>
      </w:r>
      <w:r w:rsidR="00A45CA1" w:rsidRPr="00AD1F4C">
        <w:rPr>
          <w:rFonts w:cs="Arial"/>
          <w:iCs/>
        </w:rPr>
      </w:r>
      <w:r w:rsidR="00A45CA1" w:rsidRPr="00AD1F4C">
        <w:rPr>
          <w:rFonts w:cs="Arial"/>
          <w:iCs/>
        </w:rPr>
        <w:fldChar w:fldCharType="separate"/>
      </w:r>
      <w:r w:rsidR="00A45CA1" w:rsidRPr="00AD1F4C">
        <w:rPr>
          <w:rFonts w:cs="Arial"/>
          <w:iCs/>
        </w:rPr>
        <w:t> </w:t>
      </w:r>
      <w:r w:rsidR="00A45CA1" w:rsidRPr="00AD1F4C">
        <w:rPr>
          <w:rFonts w:cs="Arial"/>
          <w:iCs/>
        </w:rPr>
        <w:t> </w:t>
      </w:r>
      <w:r w:rsidR="00A45CA1" w:rsidRPr="00AD1F4C">
        <w:rPr>
          <w:rFonts w:cs="Arial"/>
          <w:iCs/>
        </w:rPr>
        <w:t> </w:t>
      </w:r>
      <w:r w:rsidR="00A45CA1" w:rsidRPr="00AD1F4C">
        <w:rPr>
          <w:rFonts w:cs="Arial"/>
          <w:iCs/>
        </w:rPr>
        <w:t> </w:t>
      </w:r>
      <w:r w:rsidR="00A45CA1" w:rsidRPr="00AD1F4C">
        <w:rPr>
          <w:rFonts w:cs="Arial"/>
          <w:iCs/>
        </w:rPr>
        <w:t> </w:t>
      </w:r>
      <w:r w:rsidR="00A45CA1" w:rsidRPr="00AD1F4C">
        <w:rPr>
          <w:rFonts w:cs="Arial"/>
        </w:rPr>
        <w:fldChar w:fldCharType="end"/>
      </w:r>
      <w:permEnd w:id="2037342160"/>
      <w:r w:rsidRPr="00AD1F4C">
        <w:t xml:space="preserve">  z dne</w:t>
      </w:r>
      <w:r w:rsidR="00A45CA1" w:rsidRPr="00AD1F4C">
        <w:t xml:space="preserve"> </w:t>
      </w:r>
      <w:permStart w:id="999754506" w:edGrp="everyone"/>
      <w:r w:rsidR="00A45CA1" w:rsidRPr="00AD1F4C">
        <w:rPr>
          <w:bCs/>
          <w:iCs/>
        </w:rPr>
        <w:fldChar w:fldCharType="begin">
          <w:ffData>
            <w:name w:val="Besedilo12"/>
            <w:enabled/>
            <w:calcOnExit w:val="0"/>
            <w:textInput/>
          </w:ffData>
        </w:fldChar>
      </w:r>
      <w:r w:rsidR="00A45CA1" w:rsidRPr="00AD1F4C">
        <w:rPr>
          <w:bCs/>
          <w:iCs/>
        </w:rPr>
        <w:instrText xml:space="preserve"> FORMTEXT </w:instrText>
      </w:r>
      <w:r w:rsidR="00A45CA1" w:rsidRPr="00AD1F4C">
        <w:rPr>
          <w:bCs/>
          <w:iCs/>
        </w:rPr>
      </w:r>
      <w:r w:rsidR="00A45CA1" w:rsidRPr="00AD1F4C">
        <w:rPr>
          <w:bCs/>
          <w:iCs/>
        </w:rPr>
        <w:fldChar w:fldCharType="separate"/>
      </w:r>
      <w:r w:rsidR="00A45CA1" w:rsidRPr="00AD1F4C">
        <w:rPr>
          <w:bCs/>
          <w:iCs/>
        </w:rPr>
        <w:t> </w:t>
      </w:r>
      <w:r w:rsidR="00A45CA1" w:rsidRPr="00AD1F4C">
        <w:rPr>
          <w:bCs/>
          <w:iCs/>
        </w:rPr>
        <w:t> </w:t>
      </w:r>
      <w:r w:rsidR="00A45CA1" w:rsidRPr="00AD1F4C">
        <w:rPr>
          <w:bCs/>
          <w:iCs/>
        </w:rPr>
        <w:t> </w:t>
      </w:r>
      <w:r w:rsidR="00A45CA1" w:rsidRPr="00AD1F4C">
        <w:rPr>
          <w:bCs/>
          <w:iCs/>
        </w:rPr>
        <w:t> </w:t>
      </w:r>
      <w:r w:rsidR="00A45CA1" w:rsidRPr="00AD1F4C">
        <w:rPr>
          <w:bCs/>
          <w:iCs/>
        </w:rPr>
        <w:t> </w:t>
      </w:r>
      <w:r w:rsidR="00A45CA1" w:rsidRPr="00AD1F4C">
        <w:fldChar w:fldCharType="end"/>
      </w:r>
      <w:permEnd w:id="999754506"/>
      <w:r w:rsidR="00A45CA1" w:rsidRPr="00AD1F4C">
        <w:rPr>
          <w:iCs/>
        </w:rPr>
        <w:t xml:space="preserve">. </w:t>
      </w:r>
      <w:permStart w:id="693584337" w:edGrp="everyone"/>
      <w:r w:rsidR="00A45CA1" w:rsidRPr="00AD1F4C">
        <w:rPr>
          <w:bCs/>
          <w:iCs/>
        </w:rPr>
        <w:fldChar w:fldCharType="begin">
          <w:ffData>
            <w:name w:val="Besedilo12"/>
            <w:enabled/>
            <w:calcOnExit w:val="0"/>
            <w:textInput/>
          </w:ffData>
        </w:fldChar>
      </w:r>
      <w:r w:rsidR="00A45CA1" w:rsidRPr="00AD1F4C">
        <w:rPr>
          <w:bCs/>
          <w:iCs/>
        </w:rPr>
        <w:instrText xml:space="preserve"> FORMTEXT </w:instrText>
      </w:r>
      <w:r w:rsidR="00A45CA1" w:rsidRPr="00AD1F4C">
        <w:rPr>
          <w:bCs/>
          <w:iCs/>
        </w:rPr>
      </w:r>
      <w:r w:rsidR="00A45CA1" w:rsidRPr="00AD1F4C">
        <w:rPr>
          <w:bCs/>
          <w:iCs/>
        </w:rPr>
        <w:fldChar w:fldCharType="separate"/>
      </w:r>
      <w:r w:rsidR="00A45CA1" w:rsidRPr="00AD1F4C">
        <w:rPr>
          <w:bCs/>
          <w:iCs/>
        </w:rPr>
        <w:t> </w:t>
      </w:r>
      <w:r w:rsidR="00A45CA1" w:rsidRPr="00AD1F4C">
        <w:rPr>
          <w:bCs/>
          <w:iCs/>
        </w:rPr>
        <w:t> </w:t>
      </w:r>
      <w:r w:rsidR="00A45CA1" w:rsidRPr="00AD1F4C">
        <w:rPr>
          <w:bCs/>
          <w:iCs/>
        </w:rPr>
        <w:t> </w:t>
      </w:r>
      <w:r w:rsidR="00A45CA1" w:rsidRPr="00AD1F4C">
        <w:rPr>
          <w:bCs/>
          <w:iCs/>
        </w:rPr>
        <w:t> </w:t>
      </w:r>
      <w:r w:rsidR="00A45CA1" w:rsidRPr="00AD1F4C">
        <w:rPr>
          <w:bCs/>
          <w:iCs/>
        </w:rPr>
        <w:t> </w:t>
      </w:r>
      <w:r w:rsidR="00A45CA1" w:rsidRPr="00AD1F4C">
        <w:fldChar w:fldCharType="end"/>
      </w:r>
      <w:permEnd w:id="693584337"/>
      <w:r w:rsidR="00A45CA1" w:rsidRPr="00AD1F4C">
        <w:rPr>
          <w:iCs/>
        </w:rPr>
        <w:t>. 2026</w:t>
      </w:r>
      <w:r w:rsidRPr="00AD1F4C">
        <w:t>,</w:t>
      </w:r>
    </w:p>
    <w:p w14:paraId="7A04E224" w14:textId="77777777" w:rsidR="003D5037" w:rsidRPr="00AD1F4C" w:rsidRDefault="003D5037" w:rsidP="003D5037">
      <w:r w:rsidRPr="00AD1F4C">
        <w:t>-</w:t>
      </w:r>
      <w:r w:rsidRPr="00AD1F4C">
        <w:tab/>
        <w:t>drugi dokumenti, ki predstavljajo del okvirnega sporazuma,</w:t>
      </w:r>
    </w:p>
    <w:p w14:paraId="286471F2" w14:textId="77777777" w:rsidR="003D5037" w:rsidRPr="00AD1F4C" w:rsidRDefault="003D5037" w:rsidP="003D5037">
      <w:r w:rsidRPr="00AD1F4C">
        <w:t>-</w:t>
      </w:r>
      <w:r w:rsidRPr="00AD1F4C">
        <w:tab/>
        <w:t>zakoni in predpisi, ki urejajo izvajanje javnega naročila.</w:t>
      </w:r>
    </w:p>
    <w:p w14:paraId="307415ED" w14:textId="77777777" w:rsidR="003D5037" w:rsidRPr="00AD1F4C" w:rsidRDefault="003D5037" w:rsidP="003D5037"/>
    <w:p w14:paraId="7079E3BC" w14:textId="77777777" w:rsidR="003D5037" w:rsidRPr="00AD1F4C" w:rsidRDefault="003D5037" w:rsidP="003D5037">
      <w:r w:rsidRPr="00AD1F4C">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0F229DCF" w14:textId="77777777" w:rsidR="003D5037" w:rsidRPr="00AD1F4C" w:rsidRDefault="003D5037" w:rsidP="003D5037"/>
    <w:p w14:paraId="3E0CC113" w14:textId="77777777" w:rsidR="003D5037" w:rsidRPr="00AD1F4C" w:rsidRDefault="003D5037" w:rsidP="003D5037">
      <w:r w:rsidRPr="00AD1F4C">
        <w:t>Pri razlagi okvirnega sporazuma je treba upoštevati skupni namen strank okvirnega sporazuma in pomen izrazov, kot sta ga imeli v času sklenitve okvirnega sporazuma.</w:t>
      </w:r>
    </w:p>
    <w:p w14:paraId="0A57DC8F" w14:textId="77777777" w:rsidR="003D5037" w:rsidRPr="00AD1F4C" w:rsidRDefault="003D5037" w:rsidP="003D5037"/>
    <w:p w14:paraId="67B50794" w14:textId="1B0FDD98" w:rsidR="003D5037" w:rsidRPr="00AD1F4C" w:rsidRDefault="003D5037" w:rsidP="003D5037">
      <w:r w:rsidRPr="00AD1F4C">
        <w:lastRenderedPageBreak/>
        <w:t>Kakršnikoli splošni pogoji izvajalca se ne uporabljajo pri izvajanju tega okvirnega sporazuma. Uporabljajo se izključno določila iz tega okvirnega sporazuma ter dokumentov, ki sestavljajo ta okvirni sporazum.</w:t>
      </w:r>
    </w:p>
    <w:p w14:paraId="26F0AA5C" w14:textId="77777777" w:rsidR="003D5037" w:rsidRPr="00AD1F4C" w:rsidRDefault="003D5037" w:rsidP="003D5037"/>
    <w:p w14:paraId="79C44CFB" w14:textId="77777777" w:rsidR="003D5037" w:rsidRPr="00AD1F4C" w:rsidRDefault="003D5037">
      <w:pPr>
        <w:numPr>
          <w:ilvl w:val="0"/>
          <w:numId w:val="6"/>
        </w:numPr>
        <w:spacing w:line="240" w:lineRule="auto"/>
        <w:jc w:val="center"/>
        <w:rPr>
          <w:bCs/>
        </w:rPr>
      </w:pPr>
      <w:r w:rsidRPr="00AD1F4C">
        <w:rPr>
          <w:bCs/>
        </w:rPr>
        <w:t>člen</w:t>
      </w:r>
    </w:p>
    <w:p w14:paraId="7ACA36E9" w14:textId="1B101953" w:rsidR="003D5037" w:rsidRPr="00AD1F4C" w:rsidRDefault="003D5037" w:rsidP="003D5037">
      <w:pPr>
        <w:rPr>
          <w:bCs/>
        </w:rPr>
      </w:pPr>
      <w:r w:rsidRPr="00AD1F4C">
        <w:rPr>
          <w:bCs/>
        </w:rPr>
        <w:t xml:space="preserve">Predmet javnega naročila so stalne in občasne dobave blaga ter izvedba </w:t>
      </w:r>
      <w:r w:rsidR="00810422" w:rsidRPr="00AD1F4C">
        <w:rPr>
          <w:bCs/>
        </w:rPr>
        <w:t>storit</w:t>
      </w:r>
      <w:r w:rsidR="001F5294">
        <w:rPr>
          <w:bCs/>
        </w:rPr>
        <w:t>e</w:t>
      </w:r>
      <w:r w:rsidR="00810422" w:rsidRPr="00AD1F4C">
        <w:rPr>
          <w:bCs/>
        </w:rPr>
        <w:t>v</w:t>
      </w:r>
      <w:r w:rsidRPr="00AD1F4C">
        <w:rPr>
          <w:bCs/>
        </w:rPr>
        <w:t xml:space="preserve">, ki jih naročnik po obsegu in časovno ne more vnaprej določiti. Količine, vrste blaga in storitve po predračunu so okvirne. </w:t>
      </w:r>
    </w:p>
    <w:p w14:paraId="3AA9810E" w14:textId="77777777" w:rsidR="003D5037" w:rsidRPr="00AD1F4C" w:rsidRDefault="003D5037" w:rsidP="003D5037">
      <w:pPr>
        <w:rPr>
          <w:bCs/>
        </w:rPr>
      </w:pPr>
    </w:p>
    <w:p w14:paraId="13C8CC08" w14:textId="77777777" w:rsidR="003D5037" w:rsidRPr="00AD1F4C" w:rsidRDefault="003D5037">
      <w:pPr>
        <w:numPr>
          <w:ilvl w:val="0"/>
          <w:numId w:val="6"/>
        </w:numPr>
        <w:spacing w:line="240" w:lineRule="auto"/>
        <w:jc w:val="center"/>
        <w:rPr>
          <w:bCs/>
        </w:rPr>
      </w:pPr>
      <w:r w:rsidRPr="00AD1F4C">
        <w:rPr>
          <w:bCs/>
        </w:rPr>
        <w:t>člen</w:t>
      </w:r>
    </w:p>
    <w:p w14:paraId="19480F7F" w14:textId="72B83DC4" w:rsidR="003D5037" w:rsidRPr="00AD1F4C" w:rsidRDefault="003D5037" w:rsidP="003D5037">
      <w:pPr>
        <w:rPr>
          <w:bCs/>
        </w:rPr>
      </w:pPr>
      <w:r w:rsidRPr="00AD1F4C">
        <w:rPr>
          <w:bCs/>
        </w:rPr>
        <w:t>Izvajalec mora dobaviti naročeno blago, naveden</w:t>
      </w:r>
      <w:r w:rsidR="00810422">
        <w:rPr>
          <w:bCs/>
        </w:rPr>
        <w:t>o</w:t>
      </w:r>
      <w:r w:rsidRPr="00AD1F4C">
        <w:rPr>
          <w:bCs/>
        </w:rPr>
        <w:t xml:space="preserve"> v ponudbenem predračunu, oziroma blago zahtevane vrste in kakovosti. Zamenjava naročenega blaga z drugim blagom ni dovoljena, razen po predhodnem pisnem potrdilu z naročnikom.</w:t>
      </w:r>
    </w:p>
    <w:p w14:paraId="7C8744A3" w14:textId="77777777" w:rsidR="003D5037" w:rsidRPr="00AD1F4C" w:rsidRDefault="003D5037" w:rsidP="003D5037">
      <w:pPr>
        <w:rPr>
          <w:bCs/>
        </w:rPr>
      </w:pPr>
    </w:p>
    <w:p w14:paraId="02FB3D10" w14:textId="06B7098C" w:rsidR="00DF1876" w:rsidRPr="00AD1F4C" w:rsidRDefault="003D5037" w:rsidP="003D5037">
      <w:pPr>
        <w:rPr>
          <w:bCs/>
        </w:rPr>
      </w:pPr>
      <w:r w:rsidRPr="00AD1F4C">
        <w:rPr>
          <w:bCs/>
        </w:rPr>
        <w:t>Naročnik in izvajalec se nadalje dogovorita, da bo naročnik naročal tudi druge vrste blaga oz. storitve, ki niso na predračunu, če jih bo potreboval.</w:t>
      </w:r>
      <w:r w:rsidR="00DF1876">
        <w:rPr>
          <w:bCs/>
        </w:rPr>
        <w:t xml:space="preserve"> </w:t>
      </w:r>
      <w:r w:rsidR="00DF1876" w:rsidRPr="00DF1876">
        <w:rPr>
          <w:bCs/>
        </w:rPr>
        <w:t xml:space="preserve">V primeru, da se naknadno pojavijo potrebe po artiklih, ki niso zajeti v ponudbenem predračunu, bo naročnik le te kupoval na podlagi predhodno potrjene ponudbe s strani naročnika ter po ceni na podlagi </w:t>
      </w:r>
      <w:proofErr w:type="spellStart"/>
      <w:r w:rsidR="00DF1876" w:rsidRPr="00DF1876">
        <w:rPr>
          <w:bCs/>
        </w:rPr>
        <w:t>kalkulativnih</w:t>
      </w:r>
      <w:proofErr w:type="spellEnd"/>
      <w:r w:rsidR="00DF1876" w:rsidRPr="00DF1876">
        <w:rPr>
          <w:bCs/>
        </w:rPr>
        <w:t xml:space="preserve"> osnov iz priložene osnovne ponudbe.</w:t>
      </w:r>
    </w:p>
    <w:p w14:paraId="6662AAFF" w14:textId="77777777" w:rsidR="003D5037" w:rsidRPr="00AD1F4C" w:rsidRDefault="003D5037" w:rsidP="003D5037">
      <w:pPr>
        <w:rPr>
          <w:bCs/>
        </w:rPr>
      </w:pPr>
    </w:p>
    <w:p w14:paraId="7246E85A" w14:textId="77777777" w:rsidR="003D5037" w:rsidRPr="00AD1F4C" w:rsidRDefault="003D5037">
      <w:pPr>
        <w:numPr>
          <w:ilvl w:val="0"/>
          <w:numId w:val="6"/>
        </w:numPr>
        <w:spacing w:line="240" w:lineRule="auto"/>
        <w:jc w:val="center"/>
        <w:rPr>
          <w:bCs/>
        </w:rPr>
      </w:pPr>
      <w:r w:rsidRPr="00AD1F4C">
        <w:rPr>
          <w:bCs/>
        </w:rPr>
        <w:t>člen</w:t>
      </w:r>
    </w:p>
    <w:p w14:paraId="254CBE3B" w14:textId="205E69EB" w:rsidR="003D5037" w:rsidRPr="00AD1F4C" w:rsidRDefault="003D5037" w:rsidP="003D5037">
      <w:pPr>
        <w:rPr>
          <w:rFonts w:eastAsia="Calibri" w:cs="Times New Roman"/>
          <w:color w:val="auto"/>
        </w:rPr>
      </w:pPr>
      <w:r w:rsidRPr="00AD1F4C">
        <w:rPr>
          <w:rFonts w:cs="Arial"/>
          <w:color w:val="auto"/>
        </w:rPr>
        <w:t xml:space="preserve">Ocenjena vrednost javnega naročila za obdobje </w:t>
      </w:r>
      <w:r w:rsidR="00CA1B6B" w:rsidRPr="00AD1F4C">
        <w:t xml:space="preserve">od </w:t>
      </w:r>
      <w:r w:rsidR="00CA1B6B" w:rsidRPr="00AD1F4C">
        <w:rPr>
          <w:rFonts w:cs="Arial"/>
          <w:noProof/>
        </w:rPr>
        <w:t>7. 7. 2026</w:t>
      </w:r>
      <w:r w:rsidR="00CA1B6B" w:rsidRPr="00AD1F4C">
        <w:t xml:space="preserve"> do </w:t>
      </w:r>
      <w:r w:rsidR="00CA1B6B" w:rsidRPr="00AD1F4C">
        <w:rPr>
          <w:rFonts w:cs="Arial"/>
          <w:noProof/>
        </w:rPr>
        <w:t xml:space="preserve">6. 7. 2028 </w:t>
      </w:r>
      <w:r w:rsidRPr="00AD1F4C">
        <w:rPr>
          <w:rFonts w:cs="Arial"/>
          <w:color w:val="auto"/>
        </w:rPr>
        <w:t xml:space="preserve">znaša </w:t>
      </w:r>
      <w:permStart w:id="1450794882" w:edGrp="everyone"/>
      <w:r w:rsidRPr="00AD1F4C">
        <w:rPr>
          <w:bCs/>
          <w:iCs/>
          <w:color w:val="auto"/>
        </w:rPr>
        <w:fldChar w:fldCharType="begin">
          <w:ffData>
            <w:name w:val="Besedilo12"/>
            <w:enabled/>
            <w:calcOnExit w:val="0"/>
            <w:textInput/>
          </w:ffData>
        </w:fldChar>
      </w:r>
      <w:r w:rsidRPr="00AD1F4C">
        <w:rPr>
          <w:bCs/>
          <w:iCs/>
          <w:color w:val="auto"/>
        </w:rPr>
        <w:instrText xml:space="preserve"> FORMTEXT </w:instrText>
      </w:r>
      <w:r w:rsidRPr="00AD1F4C">
        <w:rPr>
          <w:bCs/>
          <w:iCs/>
          <w:color w:val="auto"/>
        </w:rPr>
      </w:r>
      <w:r w:rsidRPr="00AD1F4C">
        <w:rPr>
          <w:bCs/>
          <w:iCs/>
          <w:color w:val="auto"/>
        </w:rPr>
        <w:fldChar w:fldCharType="separate"/>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iCs/>
          <w:color w:val="auto"/>
        </w:rPr>
        <w:fldChar w:fldCharType="end"/>
      </w:r>
      <w:permEnd w:id="1450794882"/>
      <w:r w:rsidRPr="00AD1F4C">
        <w:rPr>
          <w:rFonts w:cs="Arial"/>
          <w:color w:val="auto"/>
        </w:rPr>
        <w:t xml:space="preserve"> EUR (vrednost brez DDV) oziroma </w:t>
      </w:r>
      <w:permStart w:id="1478112177" w:edGrp="everyone"/>
      <w:r w:rsidRPr="00AD1F4C">
        <w:rPr>
          <w:bCs/>
          <w:iCs/>
          <w:color w:val="auto"/>
        </w:rPr>
        <w:fldChar w:fldCharType="begin">
          <w:ffData>
            <w:name w:val="Besedilo12"/>
            <w:enabled/>
            <w:calcOnExit w:val="0"/>
            <w:textInput/>
          </w:ffData>
        </w:fldChar>
      </w:r>
      <w:r w:rsidRPr="00AD1F4C">
        <w:rPr>
          <w:bCs/>
          <w:iCs/>
          <w:color w:val="auto"/>
        </w:rPr>
        <w:instrText xml:space="preserve"> FORMTEXT </w:instrText>
      </w:r>
      <w:r w:rsidRPr="00AD1F4C">
        <w:rPr>
          <w:bCs/>
          <w:iCs/>
          <w:color w:val="auto"/>
        </w:rPr>
      </w:r>
      <w:r w:rsidRPr="00AD1F4C">
        <w:rPr>
          <w:bCs/>
          <w:iCs/>
          <w:color w:val="auto"/>
        </w:rPr>
        <w:fldChar w:fldCharType="separate"/>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iCs/>
          <w:color w:val="auto"/>
        </w:rPr>
        <w:fldChar w:fldCharType="end"/>
      </w:r>
      <w:permEnd w:id="1478112177"/>
      <w:r w:rsidRPr="00AD1F4C">
        <w:rPr>
          <w:rFonts w:cs="Arial"/>
          <w:color w:val="auto"/>
        </w:rPr>
        <w:t xml:space="preserve"> EUR (vrednost z DDV) – velja za sklop</w:t>
      </w:r>
      <w:r w:rsidR="00CA1B6B" w:rsidRPr="00AD1F4C">
        <w:rPr>
          <w:rFonts w:cs="Arial"/>
          <w:color w:val="auto"/>
        </w:rPr>
        <w:t xml:space="preserve"> </w:t>
      </w:r>
      <w:permStart w:id="762847942" w:edGrp="everyone"/>
      <w:r w:rsidR="003A4C8A" w:rsidRPr="00AD1F4C">
        <w:rPr>
          <w:bCs/>
          <w:iCs/>
          <w:color w:val="auto"/>
        </w:rPr>
        <w:fldChar w:fldCharType="begin">
          <w:ffData>
            <w:name w:val="Besedilo12"/>
            <w:enabled/>
            <w:calcOnExit w:val="0"/>
            <w:textInput/>
          </w:ffData>
        </w:fldChar>
      </w:r>
      <w:r w:rsidR="003A4C8A" w:rsidRPr="00AD1F4C">
        <w:rPr>
          <w:bCs/>
          <w:iCs/>
          <w:color w:val="auto"/>
        </w:rPr>
        <w:instrText xml:space="preserve"> FORMTEXT </w:instrText>
      </w:r>
      <w:r w:rsidR="003A4C8A" w:rsidRPr="00AD1F4C">
        <w:rPr>
          <w:bCs/>
          <w:iCs/>
          <w:color w:val="auto"/>
        </w:rPr>
      </w:r>
      <w:r w:rsidR="003A4C8A" w:rsidRPr="00AD1F4C">
        <w:rPr>
          <w:bCs/>
          <w:iCs/>
          <w:color w:val="auto"/>
        </w:rPr>
        <w:fldChar w:fldCharType="separate"/>
      </w:r>
      <w:r w:rsidR="003A4C8A" w:rsidRPr="00AD1F4C">
        <w:rPr>
          <w:bCs/>
          <w:iCs/>
          <w:color w:val="auto"/>
        </w:rPr>
        <w:t> </w:t>
      </w:r>
      <w:r w:rsidR="003A4C8A" w:rsidRPr="00AD1F4C">
        <w:rPr>
          <w:bCs/>
          <w:iCs/>
          <w:color w:val="auto"/>
        </w:rPr>
        <w:t> </w:t>
      </w:r>
      <w:r w:rsidR="003A4C8A" w:rsidRPr="00AD1F4C">
        <w:rPr>
          <w:bCs/>
          <w:iCs/>
          <w:color w:val="auto"/>
        </w:rPr>
        <w:t> </w:t>
      </w:r>
      <w:r w:rsidR="003A4C8A" w:rsidRPr="00AD1F4C">
        <w:rPr>
          <w:bCs/>
          <w:iCs/>
          <w:color w:val="auto"/>
        </w:rPr>
        <w:t> </w:t>
      </w:r>
      <w:r w:rsidR="003A4C8A" w:rsidRPr="00AD1F4C">
        <w:rPr>
          <w:bCs/>
          <w:iCs/>
          <w:color w:val="auto"/>
        </w:rPr>
        <w:t> </w:t>
      </w:r>
      <w:r w:rsidR="003A4C8A" w:rsidRPr="00AD1F4C">
        <w:rPr>
          <w:iCs/>
          <w:color w:val="auto"/>
        </w:rPr>
        <w:fldChar w:fldCharType="end"/>
      </w:r>
      <w:permEnd w:id="762847942"/>
      <w:r w:rsidRPr="00AD1F4C">
        <w:rPr>
          <w:rFonts w:eastAsia="Calibri" w:cs="Times New Roman"/>
          <w:color w:val="auto"/>
        </w:rPr>
        <w:t>.</w:t>
      </w:r>
    </w:p>
    <w:p w14:paraId="1B1F3252" w14:textId="1EA06D9A" w:rsidR="004F3462" w:rsidRPr="00AD1F4C" w:rsidRDefault="004F3462" w:rsidP="004F3462">
      <w:pPr>
        <w:rPr>
          <w:rFonts w:eastAsia="Calibri" w:cs="Times New Roman"/>
          <w:color w:val="auto"/>
        </w:rPr>
      </w:pPr>
      <w:r w:rsidRPr="00AD1F4C">
        <w:rPr>
          <w:rFonts w:cs="Arial"/>
          <w:color w:val="auto"/>
        </w:rPr>
        <w:t xml:space="preserve">Ocenjena vrednost javnega naročila za obdobje </w:t>
      </w:r>
      <w:r w:rsidRPr="00AD1F4C">
        <w:t xml:space="preserve">od sklenitve okvirnega sporazuma do </w:t>
      </w:r>
      <w:r w:rsidRPr="00AD1F4C">
        <w:rPr>
          <w:rFonts w:cs="Arial"/>
          <w:noProof/>
        </w:rPr>
        <w:t xml:space="preserve">6. 7. 2028 </w:t>
      </w:r>
      <w:r w:rsidRPr="00AD1F4C">
        <w:rPr>
          <w:rFonts w:cs="Arial"/>
          <w:color w:val="auto"/>
        </w:rPr>
        <w:t xml:space="preserve">znaša </w:t>
      </w:r>
      <w:permStart w:id="1521492295" w:edGrp="everyone"/>
      <w:r w:rsidRPr="00AD1F4C">
        <w:rPr>
          <w:bCs/>
          <w:iCs/>
          <w:color w:val="auto"/>
        </w:rPr>
        <w:fldChar w:fldCharType="begin">
          <w:ffData>
            <w:name w:val="Besedilo12"/>
            <w:enabled/>
            <w:calcOnExit w:val="0"/>
            <w:textInput/>
          </w:ffData>
        </w:fldChar>
      </w:r>
      <w:r w:rsidRPr="00AD1F4C">
        <w:rPr>
          <w:bCs/>
          <w:iCs/>
          <w:color w:val="auto"/>
        </w:rPr>
        <w:instrText xml:space="preserve"> FORMTEXT </w:instrText>
      </w:r>
      <w:r w:rsidRPr="00AD1F4C">
        <w:rPr>
          <w:bCs/>
          <w:iCs/>
          <w:color w:val="auto"/>
        </w:rPr>
      </w:r>
      <w:r w:rsidRPr="00AD1F4C">
        <w:rPr>
          <w:bCs/>
          <w:iCs/>
          <w:color w:val="auto"/>
        </w:rPr>
        <w:fldChar w:fldCharType="separate"/>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iCs/>
          <w:color w:val="auto"/>
        </w:rPr>
        <w:fldChar w:fldCharType="end"/>
      </w:r>
      <w:permEnd w:id="1521492295"/>
      <w:r w:rsidRPr="00AD1F4C">
        <w:rPr>
          <w:rFonts w:cs="Arial"/>
          <w:color w:val="auto"/>
        </w:rPr>
        <w:t xml:space="preserve"> EUR (vrednost brez DDV) oziroma </w:t>
      </w:r>
      <w:permStart w:id="1955423998" w:edGrp="everyone"/>
      <w:r w:rsidRPr="00AD1F4C">
        <w:rPr>
          <w:bCs/>
          <w:iCs/>
          <w:color w:val="auto"/>
        </w:rPr>
        <w:fldChar w:fldCharType="begin">
          <w:ffData>
            <w:name w:val="Besedilo12"/>
            <w:enabled/>
            <w:calcOnExit w:val="0"/>
            <w:textInput/>
          </w:ffData>
        </w:fldChar>
      </w:r>
      <w:r w:rsidRPr="00AD1F4C">
        <w:rPr>
          <w:bCs/>
          <w:iCs/>
          <w:color w:val="auto"/>
        </w:rPr>
        <w:instrText xml:space="preserve"> FORMTEXT </w:instrText>
      </w:r>
      <w:r w:rsidRPr="00AD1F4C">
        <w:rPr>
          <w:bCs/>
          <w:iCs/>
          <w:color w:val="auto"/>
        </w:rPr>
      </w:r>
      <w:r w:rsidRPr="00AD1F4C">
        <w:rPr>
          <w:bCs/>
          <w:iCs/>
          <w:color w:val="auto"/>
        </w:rPr>
        <w:fldChar w:fldCharType="separate"/>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iCs/>
          <w:color w:val="auto"/>
        </w:rPr>
        <w:fldChar w:fldCharType="end"/>
      </w:r>
      <w:permEnd w:id="1955423998"/>
      <w:r w:rsidRPr="00AD1F4C">
        <w:rPr>
          <w:rFonts w:cs="Arial"/>
          <w:color w:val="auto"/>
        </w:rPr>
        <w:t xml:space="preserve"> EUR (vrednost z DDV) – velja za sklop </w:t>
      </w:r>
      <w:r w:rsidRPr="00AD1F4C">
        <w:rPr>
          <w:rFonts w:cs="Arial"/>
          <w:iCs/>
        </w:rPr>
        <w:t>2</w:t>
      </w:r>
      <w:r w:rsidRPr="00AD1F4C">
        <w:rPr>
          <w:rFonts w:eastAsia="Calibri" w:cs="Times New Roman"/>
          <w:color w:val="auto"/>
        </w:rPr>
        <w:t>.</w:t>
      </w:r>
    </w:p>
    <w:p w14:paraId="70344BAB" w14:textId="77777777" w:rsidR="004F3462" w:rsidRPr="00AD1F4C" w:rsidRDefault="004F3462" w:rsidP="003D5037">
      <w:pPr>
        <w:rPr>
          <w:rFonts w:eastAsia="Calibri" w:cs="Times New Roman"/>
          <w:color w:val="auto"/>
        </w:rPr>
      </w:pPr>
    </w:p>
    <w:p w14:paraId="0C2AA8E4" w14:textId="77777777" w:rsidR="003D5037" w:rsidRPr="00AD1F4C" w:rsidRDefault="003D5037" w:rsidP="003D5037">
      <w:pPr>
        <w:rPr>
          <w:rFonts w:cs="Arial"/>
          <w:bCs/>
          <w:iCs/>
          <w:color w:val="auto"/>
        </w:rPr>
      </w:pPr>
      <w:r w:rsidRPr="00AD1F4C">
        <w:rPr>
          <w:rFonts w:cs="Arial"/>
          <w:color w:val="auto"/>
        </w:rPr>
        <w:t xml:space="preserve">Izvajalec, ki je </w:t>
      </w:r>
      <w:r w:rsidRPr="00AD1F4C">
        <w:rPr>
          <w:color w:val="auto"/>
        </w:rPr>
        <w:t>v postopku oddaje javnega naročila oddal ekonomsko najugodnejšo ponudbo</w:t>
      </w:r>
      <w:r w:rsidRPr="00AD1F4C">
        <w:rPr>
          <w:rFonts w:cs="Arial"/>
          <w:color w:val="auto"/>
        </w:rPr>
        <w:t xml:space="preserve"> in je bil izbran, da izvede javno naročilo skladno s ponudbenim predračunom</w:t>
      </w:r>
      <w:r w:rsidRPr="00AD1F4C">
        <w:rPr>
          <w:rFonts w:cs="Arial"/>
          <w:bCs/>
          <w:iCs/>
          <w:color w:val="auto"/>
        </w:rPr>
        <w:t xml:space="preserve"> št. </w:t>
      </w:r>
      <w:permStart w:id="1113009709" w:edGrp="everyone"/>
      <w:r w:rsidRPr="00AD1F4C">
        <w:rPr>
          <w:bCs/>
          <w:iCs/>
          <w:color w:val="auto"/>
        </w:rPr>
        <w:fldChar w:fldCharType="begin">
          <w:ffData>
            <w:name w:val="Besedilo12"/>
            <w:enabled/>
            <w:calcOnExit w:val="0"/>
            <w:textInput/>
          </w:ffData>
        </w:fldChar>
      </w:r>
      <w:r w:rsidRPr="00AD1F4C">
        <w:rPr>
          <w:bCs/>
          <w:iCs/>
          <w:color w:val="auto"/>
        </w:rPr>
        <w:instrText xml:space="preserve"> FORMTEXT </w:instrText>
      </w:r>
      <w:r w:rsidRPr="00AD1F4C">
        <w:rPr>
          <w:bCs/>
          <w:iCs/>
          <w:color w:val="auto"/>
        </w:rPr>
      </w:r>
      <w:r w:rsidRPr="00AD1F4C">
        <w:rPr>
          <w:bCs/>
          <w:iCs/>
          <w:color w:val="auto"/>
        </w:rPr>
        <w:fldChar w:fldCharType="separate"/>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iCs/>
          <w:color w:val="auto"/>
        </w:rPr>
        <w:fldChar w:fldCharType="end"/>
      </w:r>
      <w:permEnd w:id="1113009709"/>
      <w:r w:rsidRPr="00AD1F4C">
        <w:rPr>
          <w:rFonts w:cs="Arial"/>
          <w:bCs/>
          <w:iCs/>
          <w:color w:val="auto"/>
        </w:rPr>
        <w:t xml:space="preserve"> z dne </w:t>
      </w:r>
      <w:permStart w:id="1293700906" w:edGrp="everyone"/>
      <w:r w:rsidRPr="00AD1F4C">
        <w:rPr>
          <w:bCs/>
          <w:iCs/>
          <w:color w:val="auto"/>
        </w:rPr>
        <w:fldChar w:fldCharType="begin">
          <w:ffData>
            <w:name w:val="Besedilo12"/>
            <w:enabled/>
            <w:calcOnExit w:val="0"/>
            <w:textInput/>
          </w:ffData>
        </w:fldChar>
      </w:r>
      <w:r w:rsidRPr="00AD1F4C">
        <w:rPr>
          <w:bCs/>
          <w:iCs/>
          <w:color w:val="auto"/>
        </w:rPr>
        <w:instrText xml:space="preserve"> FORMTEXT </w:instrText>
      </w:r>
      <w:r w:rsidRPr="00AD1F4C">
        <w:rPr>
          <w:bCs/>
          <w:iCs/>
          <w:color w:val="auto"/>
        </w:rPr>
      </w:r>
      <w:r w:rsidRPr="00AD1F4C">
        <w:rPr>
          <w:bCs/>
          <w:iCs/>
          <w:color w:val="auto"/>
        </w:rPr>
        <w:fldChar w:fldCharType="separate"/>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bCs/>
          <w:iCs/>
          <w:color w:val="auto"/>
        </w:rPr>
        <w:t> </w:t>
      </w:r>
      <w:r w:rsidRPr="00AD1F4C">
        <w:rPr>
          <w:iCs/>
          <w:color w:val="auto"/>
        </w:rPr>
        <w:fldChar w:fldCharType="end"/>
      </w:r>
      <w:permEnd w:id="1293700906"/>
      <w:r w:rsidRPr="00AD1F4C">
        <w:rPr>
          <w:rFonts w:cs="Arial"/>
          <w:bCs/>
          <w:iCs/>
          <w:color w:val="auto"/>
        </w:rPr>
        <w:t xml:space="preserve">. </w:t>
      </w:r>
    </w:p>
    <w:p w14:paraId="5B9DE2EE" w14:textId="77777777" w:rsidR="003D5037" w:rsidRPr="00AD1F4C" w:rsidRDefault="003D5037" w:rsidP="003D5037">
      <w:pPr>
        <w:rPr>
          <w:iCs/>
        </w:rPr>
      </w:pPr>
    </w:p>
    <w:p w14:paraId="5317B5D4" w14:textId="77777777" w:rsidR="003D5037" w:rsidRPr="00DB05A9" w:rsidRDefault="003D5037" w:rsidP="003D5037">
      <w:pPr>
        <w:rPr>
          <w:iCs/>
        </w:rPr>
      </w:pPr>
      <w:r w:rsidRPr="00AD1F4C">
        <w:t>Cene po enoti mere so fiksne</w:t>
      </w:r>
      <w:r w:rsidRPr="00AD1F4C">
        <w:rPr>
          <w:iCs/>
          <w:color w:val="auto"/>
        </w:rPr>
        <w:t xml:space="preserve"> in </w:t>
      </w:r>
      <w:r w:rsidRPr="00AD1F4C">
        <w:rPr>
          <w:rFonts w:cs="Arial"/>
          <w:color w:val="auto"/>
        </w:rPr>
        <w:t xml:space="preserve">vključujejo vse stroške, ki nastanejo pri opravljanju dobav in </w:t>
      </w:r>
      <w:r w:rsidRPr="00DB05A9">
        <w:rPr>
          <w:rFonts w:cs="Arial"/>
          <w:color w:val="auto"/>
        </w:rPr>
        <w:t>spremljajočih storitev</w:t>
      </w:r>
      <w:r w:rsidRPr="00DB05A9">
        <w:rPr>
          <w:iCs/>
        </w:rPr>
        <w:t xml:space="preserve"> ter veljajo do izteka okvirnega sporazuma. Izvajalec do morebitnih podražitev ni upravičen.</w:t>
      </w:r>
    </w:p>
    <w:p w14:paraId="10AF5289" w14:textId="77777777" w:rsidR="00664752" w:rsidRPr="00DB05A9" w:rsidRDefault="00664752" w:rsidP="003D5037">
      <w:pPr>
        <w:rPr>
          <w:iCs/>
        </w:rPr>
      </w:pPr>
    </w:p>
    <w:p w14:paraId="4F5A9CD5" w14:textId="77777777" w:rsidR="00664752" w:rsidRPr="00664752" w:rsidRDefault="00664752" w:rsidP="00664752">
      <w:pPr>
        <w:rPr>
          <w:iCs/>
        </w:rPr>
      </w:pPr>
      <w:r w:rsidRPr="00DB05A9">
        <w:rPr>
          <w:iCs/>
        </w:rPr>
        <w:lastRenderedPageBreak/>
        <w:t>Ponudbena cena na enoto in posledično končna ponudbena vrednost mora zajemati 15 % manipulativnih stroškov, ki jih ponudnik priznava naročniku za koordinacijo, organizacijo in vodenje.</w:t>
      </w:r>
      <w:r w:rsidRPr="00664752">
        <w:rPr>
          <w:iCs/>
        </w:rPr>
        <w:t xml:space="preserve"> </w:t>
      </w:r>
    </w:p>
    <w:p w14:paraId="5E8BF31A" w14:textId="77777777" w:rsidR="00DF1876" w:rsidRPr="00AD1F4C" w:rsidRDefault="00DF1876" w:rsidP="003D5037">
      <w:pPr>
        <w:rPr>
          <w:iCs/>
        </w:rPr>
      </w:pPr>
    </w:p>
    <w:p w14:paraId="4FA75909" w14:textId="3B8AEFE4" w:rsidR="003D5037" w:rsidRDefault="00DF1876" w:rsidP="003D5037">
      <w:pPr>
        <w:rPr>
          <w:iCs/>
        </w:rPr>
      </w:pPr>
      <w:r w:rsidRPr="00DF1876">
        <w:rPr>
          <w:iCs/>
        </w:rPr>
        <w:t xml:space="preserve">Če </w:t>
      </w:r>
      <w:r w:rsidR="001F5294">
        <w:rPr>
          <w:iCs/>
        </w:rPr>
        <w:t>izvajalec</w:t>
      </w:r>
      <w:r w:rsidRPr="00DF1876">
        <w:rPr>
          <w:iCs/>
        </w:rPr>
        <w:t xml:space="preserve"> prodaja blago po akcijskih cenah v določenem obdobju oz. po znižanih cenah, ki so ugodnejše od cen iz ponudbenega predračuna, mora naročnika o tem pisno seznaniti in mu blago ponuditi po teh cenah.</w:t>
      </w:r>
    </w:p>
    <w:p w14:paraId="0E2C9B37" w14:textId="77777777" w:rsidR="00ED001F" w:rsidRPr="00AD1F4C" w:rsidRDefault="00ED001F" w:rsidP="003D5037">
      <w:pPr>
        <w:rPr>
          <w:iCs/>
        </w:rPr>
      </w:pPr>
    </w:p>
    <w:p w14:paraId="620F91FF" w14:textId="77777777" w:rsidR="003D5037" w:rsidRPr="00AD1F4C" w:rsidRDefault="003D5037" w:rsidP="003D5037">
      <w:pPr>
        <w:rPr>
          <w:rFonts w:cs="Arial"/>
        </w:rPr>
      </w:pPr>
      <w:r w:rsidRPr="00AD1F4C">
        <w:rPr>
          <w:rFonts w:cs="Arial"/>
          <w:color w:val="auto"/>
        </w:rPr>
        <w:t>V primeru spremembe zakona, ki ureja davek na dodano vrednost, s katerim se</w:t>
      </w:r>
      <w:r w:rsidRPr="00AD1F4C">
        <w:rPr>
          <w:rFonts w:cs="Arial"/>
        </w:rPr>
        <w:t xml:space="preserve"> spremeni davčna stopnja predmeta okvirnega sporazuma v času trajanja okvirnega sporazuma, se lahko cene korigirajo izključno v višini nastale davčne spremembe.</w:t>
      </w:r>
    </w:p>
    <w:p w14:paraId="0A60DAC7" w14:textId="77777777" w:rsidR="003D5037" w:rsidRPr="00AD1F4C" w:rsidRDefault="003D5037" w:rsidP="003D5037">
      <w:pPr>
        <w:rPr>
          <w:iCs/>
        </w:rPr>
      </w:pPr>
    </w:p>
    <w:p w14:paraId="40B5B06D" w14:textId="77777777" w:rsidR="003D5037" w:rsidRPr="00AD1F4C" w:rsidRDefault="003D5037">
      <w:pPr>
        <w:numPr>
          <w:ilvl w:val="0"/>
          <w:numId w:val="6"/>
        </w:numPr>
        <w:spacing w:line="240" w:lineRule="auto"/>
        <w:jc w:val="center"/>
        <w:rPr>
          <w:bCs/>
        </w:rPr>
      </w:pPr>
      <w:r w:rsidRPr="00AD1F4C">
        <w:rPr>
          <w:bCs/>
        </w:rPr>
        <w:t>člen</w:t>
      </w:r>
    </w:p>
    <w:p w14:paraId="153E1EEA" w14:textId="61122F2A" w:rsidR="003D5037" w:rsidRPr="00AD1F4C" w:rsidRDefault="003D5037" w:rsidP="003D5037">
      <w:pPr>
        <w:spacing w:after="3" w:line="264" w:lineRule="auto"/>
        <w:ind w:right="43"/>
        <w:rPr>
          <w:rFonts w:cs="Aptos"/>
        </w:rPr>
      </w:pPr>
      <w:bookmarkStart w:id="7" w:name="_Hlk132630486"/>
      <w:r w:rsidRPr="00AD1F4C">
        <w:rPr>
          <w:rFonts w:cs="Arial"/>
          <w:bCs/>
        </w:rPr>
        <w:t>Izvajalec</w:t>
      </w:r>
      <w:bookmarkEnd w:id="7"/>
      <w:r w:rsidRPr="00AD1F4C">
        <w:rPr>
          <w:rFonts w:cs="Arial"/>
          <w:bCs/>
        </w:rPr>
        <w:t xml:space="preserve"> bo izstavil (e-)račun na naslov naročnika po uspešno in pravilno opravljenem prevzemu blaga oziroma storitev</w:t>
      </w:r>
      <w:r w:rsidR="003A4C8A" w:rsidRPr="00AD1F4C">
        <w:rPr>
          <w:rFonts w:cs="Arial"/>
          <w:bCs/>
        </w:rPr>
        <w:t>,</w:t>
      </w:r>
      <w:r w:rsidRPr="00AD1F4C">
        <w:rPr>
          <w:rFonts w:cs="Arial"/>
          <w:bCs/>
        </w:rPr>
        <w:t xml:space="preserve"> in sicer </w:t>
      </w:r>
      <w:r w:rsidRPr="00AD1F4C">
        <w:rPr>
          <w:rFonts w:cs="Aptos"/>
        </w:rPr>
        <w:t>enkrat mesečno do 5. dne v mesecu za pretekli mesec.</w:t>
      </w:r>
    </w:p>
    <w:p w14:paraId="0B34BE45" w14:textId="77777777" w:rsidR="003D5037" w:rsidRPr="00AD1F4C" w:rsidRDefault="003D5037" w:rsidP="003D5037">
      <w:pPr>
        <w:suppressAutoHyphens/>
        <w:autoSpaceDE w:val="0"/>
        <w:autoSpaceDN w:val="0"/>
        <w:ind w:right="6"/>
        <w:rPr>
          <w:rFonts w:cs="Arial"/>
          <w:bCs/>
        </w:rPr>
      </w:pPr>
    </w:p>
    <w:p w14:paraId="01740695" w14:textId="170E474F" w:rsidR="003D5037" w:rsidRPr="00AD1F4C" w:rsidRDefault="003D5037" w:rsidP="003D5037">
      <w:pPr>
        <w:suppressAutoHyphens/>
        <w:autoSpaceDE w:val="0"/>
        <w:autoSpaceDN w:val="0"/>
        <w:ind w:right="6"/>
        <w:rPr>
          <w:rFonts w:cs="Arial"/>
          <w:bCs/>
        </w:rPr>
      </w:pPr>
      <w:r w:rsidRPr="00AD1F4C">
        <w:rPr>
          <w:bCs/>
          <w:iCs/>
        </w:rPr>
        <w:t xml:space="preserve">Izvajalec mora k </w:t>
      </w:r>
      <w:r w:rsidR="001B3AC5" w:rsidRPr="00AD1F4C">
        <w:rPr>
          <w:rFonts w:cs="Arial"/>
          <w:bCs/>
        </w:rPr>
        <w:t>(e-)</w:t>
      </w:r>
      <w:r w:rsidRPr="00AD1F4C">
        <w:rPr>
          <w:bCs/>
          <w:iCs/>
        </w:rPr>
        <w:t>računu priložiti s strani naročnika potrjen</w:t>
      </w:r>
      <w:r w:rsidR="008F6808">
        <w:rPr>
          <w:bCs/>
          <w:iCs/>
        </w:rPr>
        <w:t>o dobavnico oz.</w:t>
      </w:r>
      <w:r w:rsidRPr="00AD1F4C">
        <w:rPr>
          <w:bCs/>
          <w:iCs/>
        </w:rPr>
        <w:t xml:space="preserve"> zapisnik o prevzemu-predaji blaga oziroma opravljenih storitev </w:t>
      </w:r>
      <w:r w:rsidRPr="00AD1F4C">
        <w:rPr>
          <w:rFonts w:cs="Aptos"/>
        </w:rPr>
        <w:t>na katerih mora biti čitljiv (tiskan ime in priimek) podpis prevzemnika</w:t>
      </w:r>
      <w:r w:rsidRPr="00AD1F4C">
        <w:rPr>
          <w:bCs/>
          <w:iCs/>
        </w:rPr>
        <w:t>.</w:t>
      </w:r>
      <w:r w:rsidR="00ED001F">
        <w:rPr>
          <w:bCs/>
          <w:iCs/>
        </w:rPr>
        <w:t xml:space="preserve"> Ob dobavi materiala oz. izvedbi storitve, bo izvajalec po</w:t>
      </w:r>
      <w:r w:rsidR="00293117">
        <w:rPr>
          <w:bCs/>
          <w:iCs/>
        </w:rPr>
        <w:t xml:space="preserve">sredoval </w:t>
      </w:r>
      <w:r w:rsidR="00293117" w:rsidRPr="00293117">
        <w:rPr>
          <w:bCs/>
          <w:iCs/>
        </w:rPr>
        <w:t>ustrezna dokazila o ustreznosti</w:t>
      </w:r>
      <w:r w:rsidR="001B3AC5">
        <w:rPr>
          <w:bCs/>
          <w:iCs/>
        </w:rPr>
        <w:t xml:space="preserve"> blaga</w:t>
      </w:r>
      <w:r w:rsidR="00293117" w:rsidRPr="00293117">
        <w:rPr>
          <w:bCs/>
          <w:iCs/>
        </w:rPr>
        <w:t xml:space="preserve"> (certifikate itd.)</w:t>
      </w:r>
      <w:r w:rsidR="00293117">
        <w:rPr>
          <w:bCs/>
          <w:iCs/>
        </w:rPr>
        <w:t>.</w:t>
      </w:r>
      <w:r w:rsidR="00293117" w:rsidRPr="00293117">
        <w:rPr>
          <w:bCs/>
          <w:iCs/>
        </w:rPr>
        <w:t xml:space="preserve"> V primeru, da material oz. storitev ne bo izpolnjeval naročnikovih zahtev in/ali </w:t>
      </w:r>
      <w:r w:rsidR="001F5294">
        <w:rPr>
          <w:bCs/>
          <w:iCs/>
        </w:rPr>
        <w:t>izvajalec</w:t>
      </w:r>
      <w:r w:rsidR="00293117" w:rsidRPr="00293117">
        <w:rPr>
          <w:bCs/>
          <w:iCs/>
        </w:rPr>
        <w:t xml:space="preserve"> ne bo dostavil certifikatov ali dokazil o ustreznosti, lahko naročnik tak material oz. storitev zavrne. </w:t>
      </w:r>
      <w:r w:rsidR="00293117">
        <w:rPr>
          <w:bCs/>
          <w:iCs/>
        </w:rPr>
        <w:t>Izvajalec</w:t>
      </w:r>
      <w:r w:rsidR="00293117" w:rsidRPr="00293117">
        <w:rPr>
          <w:bCs/>
          <w:iCs/>
        </w:rPr>
        <w:t>, ki bo dostavil neustrezen material oz. storitev</w:t>
      </w:r>
      <w:r w:rsidR="00293117">
        <w:rPr>
          <w:bCs/>
          <w:iCs/>
        </w:rPr>
        <w:t>,</w:t>
      </w:r>
      <w:r w:rsidR="00293117" w:rsidRPr="00293117">
        <w:rPr>
          <w:bCs/>
          <w:iCs/>
        </w:rPr>
        <w:t xml:space="preserve"> bo bremenjen z vsemi stroški povezanimi s tem.</w:t>
      </w:r>
      <w:r w:rsidR="00ED001F">
        <w:rPr>
          <w:bCs/>
          <w:iCs/>
        </w:rPr>
        <w:t xml:space="preserve"> </w:t>
      </w:r>
    </w:p>
    <w:p w14:paraId="5B2D275E" w14:textId="77777777" w:rsidR="003D5037" w:rsidRPr="00AD1F4C" w:rsidRDefault="003D5037" w:rsidP="003D5037">
      <w:pPr>
        <w:spacing w:line="259" w:lineRule="auto"/>
        <w:rPr>
          <w:rFonts w:eastAsia="Calibri"/>
          <w:bCs/>
          <w:iCs/>
        </w:rPr>
      </w:pPr>
    </w:p>
    <w:p w14:paraId="6E4C258D" w14:textId="21C733B0" w:rsidR="003D5037" w:rsidRPr="00AD1F4C" w:rsidRDefault="003D5037" w:rsidP="003D5037">
      <w:pPr>
        <w:suppressAutoHyphens/>
        <w:autoSpaceDN w:val="0"/>
        <w:ind w:right="6"/>
        <w:rPr>
          <w:rFonts w:cs="Arial"/>
          <w:bCs/>
        </w:rPr>
      </w:pPr>
      <w:r w:rsidRPr="00AD1F4C">
        <w:rPr>
          <w:rFonts w:cs="Arial"/>
          <w:bCs/>
        </w:rPr>
        <w:t xml:space="preserve">Izvajalec mora na (e-)računu obvezno navesti </w:t>
      </w:r>
      <w:r w:rsidRPr="00AD1F4C">
        <w:rPr>
          <w:rFonts w:cs="Aptos"/>
        </w:rPr>
        <w:t>vrsto, količino</w:t>
      </w:r>
      <w:r w:rsidR="00B354DF" w:rsidRPr="00AD1F4C">
        <w:rPr>
          <w:rFonts w:cs="Aptos"/>
        </w:rPr>
        <w:t xml:space="preserve"> </w:t>
      </w:r>
      <w:r w:rsidRPr="00AD1F4C">
        <w:rPr>
          <w:rFonts w:cs="Aptos"/>
        </w:rPr>
        <w:t>in ceno dobavljenega izkazano z osnovo in z DDV,</w:t>
      </w:r>
      <w:r w:rsidRPr="00AD1F4C">
        <w:rPr>
          <w:rFonts w:cs="Arial"/>
          <w:bCs/>
        </w:rPr>
        <w:t xml:space="preserve"> številko okvirnega sporazuma, številko sklopa za katerega se (e-) račun izstavlja, številko javnega naročila. V nasprotnem primeru bo (e-)račun zavrnjen.</w:t>
      </w:r>
    </w:p>
    <w:p w14:paraId="7A4986CF" w14:textId="77777777" w:rsidR="003D5037" w:rsidRPr="00AD1F4C" w:rsidRDefault="003D5037" w:rsidP="003D5037">
      <w:pPr>
        <w:spacing w:line="259" w:lineRule="auto"/>
        <w:rPr>
          <w:rFonts w:eastAsia="Calibri"/>
          <w:bCs/>
          <w:iCs/>
        </w:rPr>
      </w:pPr>
    </w:p>
    <w:p w14:paraId="71C5A550" w14:textId="77777777" w:rsidR="003D5037" w:rsidRPr="00AD1F4C" w:rsidRDefault="003D5037">
      <w:pPr>
        <w:numPr>
          <w:ilvl w:val="0"/>
          <w:numId w:val="6"/>
        </w:numPr>
        <w:spacing w:line="240" w:lineRule="auto"/>
        <w:jc w:val="center"/>
        <w:rPr>
          <w:rFonts w:eastAsia="Calibri"/>
          <w:bCs/>
        </w:rPr>
      </w:pPr>
      <w:r w:rsidRPr="00AD1F4C">
        <w:rPr>
          <w:rFonts w:eastAsia="Calibri"/>
          <w:bCs/>
        </w:rPr>
        <w:t>člen</w:t>
      </w:r>
    </w:p>
    <w:p w14:paraId="4663E07A" w14:textId="45E06BEA" w:rsidR="003D5037" w:rsidRPr="00AD1F4C" w:rsidRDefault="003D5037" w:rsidP="003D5037">
      <w:pPr>
        <w:suppressAutoHyphens/>
        <w:autoSpaceDE w:val="0"/>
        <w:autoSpaceDN w:val="0"/>
        <w:ind w:right="6"/>
        <w:rPr>
          <w:rFonts w:eastAsia="Calibri" w:cs="Arial"/>
          <w:color w:val="auto"/>
          <w:kern w:val="3"/>
          <w:lang w:eastAsia="zh-CN"/>
        </w:rPr>
      </w:pPr>
      <w:r w:rsidRPr="00AD1F4C">
        <w:rPr>
          <w:rFonts w:cs="Arial"/>
        </w:rPr>
        <w:t xml:space="preserve">Rok plačila za uspešno in pravilno izvedene dobave oziroma storitve je </w:t>
      </w:r>
      <w:r w:rsidR="00540CCC" w:rsidRPr="00AD1F4C">
        <w:rPr>
          <w:rFonts w:cs="Arial"/>
        </w:rPr>
        <w:t xml:space="preserve">največ </w:t>
      </w:r>
      <w:r w:rsidRPr="00AD1F4C">
        <w:rPr>
          <w:rFonts w:cs="Arial"/>
        </w:rPr>
        <w:t xml:space="preserve">trideset (30) dni po prejemu pravilno izstavljenega (e-)računa. </w:t>
      </w:r>
      <w:r w:rsidRPr="00AD1F4C">
        <w:rPr>
          <w:rFonts w:eastAsia="Calibri" w:cs="Arial"/>
          <w:color w:val="auto"/>
          <w:kern w:val="3"/>
          <w:lang w:eastAsia="zh-CN"/>
        </w:rPr>
        <w:t xml:space="preserve">Plačilni rok začne teči naslednji dan po prejemu pravilno izstavljenega </w:t>
      </w:r>
      <w:r w:rsidRPr="00AD1F4C">
        <w:rPr>
          <w:rFonts w:eastAsia="Calibri" w:cs="Arial"/>
          <w:bCs/>
          <w:lang w:eastAsia="en-US"/>
        </w:rPr>
        <w:t>(e-)računa</w:t>
      </w:r>
      <w:r w:rsidRPr="00AD1F4C">
        <w:rPr>
          <w:rFonts w:eastAsia="Calibri" w:cs="Arial"/>
          <w:color w:val="auto"/>
          <w:kern w:val="3"/>
          <w:lang w:eastAsia="zh-CN"/>
        </w:rPr>
        <w:t>, ki je podlaga za izplačilo. Če zadnji dan roka sovpada z dnem, ko se po zakonu ne dela, se za zadnji dan roka šteje naslednji delavnik.</w:t>
      </w:r>
    </w:p>
    <w:p w14:paraId="00A79040" w14:textId="77777777" w:rsidR="003D5037" w:rsidRPr="00AD1F4C" w:rsidRDefault="003D5037" w:rsidP="003D5037">
      <w:pPr>
        <w:suppressAutoHyphens/>
        <w:autoSpaceDE w:val="0"/>
        <w:autoSpaceDN w:val="0"/>
        <w:ind w:right="6"/>
        <w:rPr>
          <w:rFonts w:cs="Arial"/>
        </w:rPr>
      </w:pPr>
    </w:p>
    <w:p w14:paraId="37559841" w14:textId="77777777" w:rsidR="003D5037" w:rsidRPr="00AD1F4C" w:rsidRDefault="003D5037" w:rsidP="003D5037">
      <w:pPr>
        <w:suppressAutoHyphens/>
        <w:autoSpaceDE w:val="0"/>
        <w:autoSpaceDN w:val="0"/>
        <w:ind w:right="6"/>
        <w:rPr>
          <w:rFonts w:cs="Arial"/>
        </w:rPr>
      </w:pPr>
      <w:r w:rsidRPr="00AD1F4C">
        <w:rPr>
          <w:rFonts w:cs="Arial"/>
        </w:rPr>
        <w:t xml:space="preserve">Plačilo se izvrši na transakcijski račun izvajalca: SI </w:t>
      </w:r>
      <w:permStart w:id="317414936" w:edGrp="everyone"/>
      <w:r w:rsidRPr="00AD1F4C">
        <w:rPr>
          <w:rFonts w:cs="Arial"/>
          <w:bCs/>
          <w:iCs/>
        </w:rPr>
        <w:fldChar w:fldCharType="begin">
          <w:ffData>
            <w:name w:val="Besedilo12"/>
            <w:enabled/>
            <w:calcOnExit w:val="0"/>
            <w:textInput/>
          </w:ffData>
        </w:fldChar>
      </w:r>
      <w:r w:rsidRPr="00AD1F4C">
        <w:rPr>
          <w:rFonts w:cs="Arial"/>
          <w:bCs/>
          <w:iCs/>
        </w:rPr>
        <w:instrText xml:space="preserve"> FORMTEXT </w:instrText>
      </w:r>
      <w:r w:rsidRPr="00AD1F4C">
        <w:rPr>
          <w:rFonts w:cs="Arial"/>
          <w:bCs/>
          <w:iCs/>
        </w:rPr>
      </w:r>
      <w:r w:rsidRPr="00AD1F4C">
        <w:rPr>
          <w:rFonts w:cs="Arial"/>
          <w:bCs/>
          <w:iCs/>
        </w:rPr>
        <w:fldChar w:fldCharType="separate"/>
      </w:r>
      <w:r w:rsidRPr="00AD1F4C">
        <w:rPr>
          <w:rFonts w:cs="Arial"/>
          <w:bCs/>
          <w:iCs/>
        </w:rPr>
        <w:t> </w:t>
      </w:r>
      <w:r w:rsidRPr="00AD1F4C">
        <w:rPr>
          <w:rFonts w:cs="Arial"/>
          <w:bCs/>
          <w:iCs/>
        </w:rPr>
        <w:t> </w:t>
      </w:r>
      <w:r w:rsidRPr="00AD1F4C">
        <w:rPr>
          <w:rFonts w:cs="Arial"/>
          <w:bCs/>
          <w:iCs/>
        </w:rPr>
        <w:t> </w:t>
      </w:r>
      <w:r w:rsidRPr="00AD1F4C">
        <w:rPr>
          <w:rFonts w:cs="Arial"/>
          <w:bCs/>
          <w:iCs/>
        </w:rPr>
        <w:t> </w:t>
      </w:r>
      <w:r w:rsidRPr="00AD1F4C">
        <w:rPr>
          <w:rFonts w:cs="Arial"/>
          <w:bCs/>
          <w:iCs/>
        </w:rPr>
        <w:t> </w:t>
      </w:r>
      <w:r w:rsidRPr="00AD1F4C">
        <w:rPr>
          <w:rFonts w:cs="Arial"/>
        </w:rPr>
        <w:fldChar w:fldCharType="end"/>
      </w:r>
      <w:permEnd w:id="317414936"/>
      <w:r w:rsidRPr="00AD1F4C">
        <w:rPr>
          <w:rFonts w:cs="Arial"/>
        </w:rPr>
        <w:t xml:space="preserve">, odprt pri banki </w:t>
      </w:r>
      <w:permStart w:id="793772589" w:edGrp="everyone"/>
      <w:r w:rsidRPr="00AD1F4C">
        <w:rPr>
          <w:rFonts w:cs="Arial"/>
          <w:bCs/>
          <w:iCs/>
        </w:rPr>
        <w:fldChar w:fldCharType="begin">
          <w:ffData>
            <w:name w:val="Besedilo12"/>
            <w:enabled/>
            <w:calcOnExit w:val="0"/>
            <w:textInput/>
          </w:ffData>
        </w:fldChar>
      </w:r>
      <w:r w:rsidRPr="00AD1F4C">
        <w:rPr>
          <w:rFonts w:cs="Arial"/>
          <w:bCs/>
          <w:iCs/>
        </w:rPr>
        <w:instrText xml:space="preserve"> FORMTEXT </w:instrText>
      </w:r>
      <w:r w:rsidRPr="00AD1F4C">
        <w:rPr>
          <w:rFonts w:cs="Arial"/>
          <w:bCs/>
          <w:iCs/>
        </w:rPr>
      </w:r>
      <w:r w:rsidRPr="00AD1F4C">
        <w:rPr>
          <w:rFonts w:cs="Arial"/>
          <w:bCs/>
          <w:iCs/>
        </w:rPr>
        <w:fldChar w:fldCharType="separate"/>
      </w:r>
      <w:r w:rsidRPr="00AD1F4C">
        <w:rPr>
          <w:rFonts w:cs="Arial"/>
          <w:bCs/>
          <w:iCs/>
        </w:rPr>
        <w:t> </w:t>
      </w:r>
      <w:r w:rsidRPr="00AD1F4C">
        <w:rPr>
          <w:rFonts w:cs="Arial"/>
          <w:bCs/>
          <w:iCs/>
        </w:rPr>
        <w:t> </w:t>
      </w:r>
      <w:r w:rsidRPr="00AD1F4C">
        <w:rPr>
          <w:rFonts w:cs="Arial"/>
          <w:bCs/>
          <w:iCs/>
        </w:rPr>
        <w:t> </w:t>
      </w:r>
      <w:r w:rsidRPr="00AD1F4C">
        <w:rPr>
          <w:rFonts w:cs="Arial"/>
          <w:bCs/>
          <w:iCs/>
        </w:rPr>
        <w:t> </w:t>
      </w:r>
      <w:r w:rsidRPr="00AD1F4C">
        <w:rPr>
          <w:rFonts w:cs="Arial"/>
          <w:bCs/>
          <w:iCs/>
        </w:rPr>
        <w:t> </w:t>
      </w:r>
      <w:r w:rsidRPr="00AD1F4C">
        <w:rPr>
          <w:rFonts w:cs="Arial"/>
        </w:rPr>
        <w:fldChar w:fldCharType="end"/>
      </w:r>
      <w:permEnd w:id="793772589"/>
      <w:r w:rsidRPr="00AD1F4C">
        <w:rPr>
          <w:rFonts w:cs="Arial"/>
        </w:rPr>
        <w:t>.</w:t>
      </w:r>
    </w:p>
    <w:p w14:paraId="69BEC782" w14:textId="77777777" w:rsidR="003D5037" w:rsidRPr="00AD1F4C" w:rsidRDefault="003D5037" w:rsidP="003D5037">
      <w:pPr>
        <w:suppressAutoHyphens/>
        <w:autoSpaceDE w:val="0"/>
        <w:autoSpaceDN w:val="0"/>
        <w:ind w:right="6"/>
        <w:rPr>
          <w:rFonts w:cs="Arial"/>
        </w:rPr>
      </w:pPr>
    </w:p>
    <w:p w14:paraId="56F8BFFC" w14:textId="04734101" w:rsidR="003D5037" w:rsidRPr="00AD1F4C" w:rsidRDefault="003D5037" w:rsidP="003D5037">
      <w:pPr>
        <w:spacing w:line="259" w:lineRule="auto"/>
        <w:rPr>
          <w:rFonts w:cs="Tahoma"/>
        </w:rPr>
      </w:pPr>
      <w:r w:rsidRPr="00AD1F4C">
        <w:rPr>
          <w:rFonts w:cs="Tahoma"/>
        </w:rPr>
        <w:t>V primeru, da izstavljeni</w:t>
      </w:r>
      <w:r w:rsidR="001B3AC5">
        <w:rPr>
          <w:rFonts w:cs="Tahoma"/>
        </w:rPr>
        <w:t xml:space="preserve"> </w:t>
      </w:r>
      <w:r w:rsidR="001B3AC5" w:rsidRPr="00AD1F4C">
        <w:rPr>
          <w:rFonts w:cs="Arial"/>
          <w:bCs/>
        </w:rPr>
        <w:t>(e-)</w:t>
      </w:r>
      <w:r w:rsidRPr="00AD1F4C">
        <w:rPr>
          <w:rFonts w:cs="Tahoma"/>
        </w:rPr>
        <w:t>račun ni pravilen bo naročnik takšen račun zavrnil z obrazložitvijo, izvajalec pa je dolžan izstaviti nov, popravljen račun v roku pet koledarskih dni od zavrnitve.</w:t>
      </w:r>
    </w:p>
    <w:p w14:paraId="1FEA06C2" w14:textId="77777777" w:rsidR="003D5037" w:rsidRPr="00AD1F4C" w:rsidRDefault="003D5037" w:rsidP="003D5037">
      <w:pPr>
        <w:suppressAutoHyphens/>
        <w:autoSpaceDE w:val="0"/>
        <w:autoSpaceDN w:val="0"/>
        <w:ind w:right="6"/>
        <w:rPr>
          <w:rFonts w:cs="Arial"/>
        </w:rPr>
      </w:pPr>
    </w:p>
    <w:p w14:paraId="7011FCA4" w14:textId="77777777" w:rsidR="003D5037" w:rsidRPr="00AD1F4C" w:rsidRDefault="003D5037" w:rsidP="003D5037">
      <w:pPr>
        <w:suppressAutoHyphens/>
        <w:autoSpaceDE w:val="0"/>
        <w:autoSpaceDN w:val="0"/>
        <w:ind w:right="6"/>
        <w:rPr>
          <w:rFonts w:cs="Arial"/>
        </w:rPr>
      </w:pPr>
      <w:r w:rsidRPr="00AD1F4C">
        <w:rPr>
          <w:rFonts w:cs="Arial"/>
        </w:rPr>
        <w:t>V primeru zamude s plačilom je izvajalec upravičen zaračunati naročniku zakonite zamudne obresti od prvega dneva zamude dalje do plačila.</w:t>
      </w:r>
    </w:p>
    <w:p w14:paraId="7D161A4F" w14:textId="77777777" w:rsidR="003D5037" w:rsidRPr="00AD1F4C" w:rsidRDefault="003D5037" w:rsidP="003D5037">
      <w:pPr>
        <w:suppressAutoHyphens/>
        <w:autoSpaceDE w:val="0"/>
        <w:autoSpaceDN w:val="0"/>
        <w:ind w:right="6"/>
        <w:rPr>
          <w:rFonts w:cs="Arial"/>
        </w:rPr>
      </w:pPr>
    </w:p>
    <w:p w14:paraId="53FC36EB" w14:textId="77777777" w:rsidR="003D5037" w:rsidRPr="00AD1F4C" w:rsidRDefault="003D5037" w:rsidP="003D5037">
      <w:pPr>
        <w:snapToGrid w:val="0"/>
        <w:spacing w:line="259" w:lineRule="auto"/>
        <w:rPr>
          <w:rFonts w:eastAsia="Calibri"/>
          <w:iCs/>
        </w:rPr>
      </w:pPr>
      <w:r w:rsidRPr="00AD1F4C">
        <w:rPr>
          <w:rFonts w:eastAsia="Calibri"/>
          <w:iCs/>
        </w:rPr>
        <w:t>Terjatev izvajalec ne more odprodati brez soglasje naročnika.</w:t>
      </w:r>
    </w:p>
    <w:p w14:paraId="0DD3B6B5" w14:textId="77777777" w:rsidR="003D5037" w:rsidRPr="00AD1F4C" w:rsidRDefault="003D5037" w:rsidP="003D5037">
      <w:pPr>
        <w:rPr>
          <w:b/>
          <w:iCs/>
        </w:rPr>
      </w:pPr>
    </w:p>
    <w:p w14:paraId="0E14EF5C" w14:textId="77777777" w:rsidR="003D5037" w:rsidRPr="00AD1F4C" w:rsidRDefault="003D5037">
      <w:pPr>
        <w:numPr>
          <w:ilvl w:val="0"/>
          <w:numId w:val="6"/>
        </w:numPr>
        <w:spacing w:line="240" w:lineRule="auto"/>
        <w:jc w:val="center"/>
        <w:rPr>
          <w:bCs/>
        </w:rPr>
      </w:pPr>
      <w:r w:rsidRPr="00AD1F4C">
        <w:rPr>
          <w:bCs/>
        </w:rPr>
        <w:t>člen</w:t>
      </w:r>
    </w:p>
    <w:p w14:paraId="542F5956" w14:textId="4AE0FA41" w:rsidR="003D5037" w:rsidRPr="00AD1F4C" w:rsidRDefault="003D5037" w:rsidP="003D5037">
      <w:pPr>
        <w:spacing w:after="160" w:line="259" w:lineRule="auto"/>
        <w:rPr>
          <w:rFonts w:eastAsia="Calibri"/>
        </w:rPr>
      </w:pPr>
      <w:r w:rsidRPr="00AD1F4C">
        <w:t>Naročnik in izvajalec s</w:t>
      </w:r>
      <w:r w:rsidR="002D5213">
        <w:t>oglašata</w:t>
      </w:r>
      <w:r w:rsidRPr="00AD1F4C">
        <w:t xml:space="preserve">, da bo izvajalec izvajal storitev oziroma dobavljal blago v skladu s ponudbo in ponudbenim predračunom ter dokumentacijo </w:t>
      </w:r>
      <w:r w:rsidR="003214D8">
        <w:t>JN</w:t>
      </w:r>
      <w:r w:rsidRPr="00AD1F4C">
        <w:t xml:space="preserve">. </w:t>
      </w:r>
      <w:r w:rsidRPr="00AD1F4C">
        <w:rPr>
          <w:rFonts w:eastAsia="Calibri"/>
        </w:rPr>
        <w:t>Naročnik se obvezuje naročilo količinsko prevzeti takoj ob prevzemu, kakovostni prevzem pa v zakonskih rokih.</w:t>
      </w:r>
    </w:p>
    <w:p w14:paraId="37832BEF" w14:textId="60F8E132" w:rsidR="003D5037" w:rsidRPr="00AD1F4C" w:rsidRDefault="003D5037" w:rsidP="003D5037">
      <w:pPr>
        <w:snapToGrid w:val="0"/>
      </w:pPr>
      <w:r w:rsidRPr="00AD1F4C">
        <w:t xml:space="preserve">Izvajalec se obvezuje, da bo opravljeno storitev po tem okvirnem sporazumu opravil vestno in po pravilih stroke, pri čemer mora skrbeti, da bo izvedba opravljena ekonomično in v okviru določil tega okvirnega sporazuma. Izvajalec mora izpolniti naročilo v skladu s pogoji dokumentacije </w:t>
      </w:r>
      <w:r w:rsidR="003214D8">
        <w:t>JN</w:t>
      </w:r>
      <w:r w:rsidRPr="00AD1F4C">
        <w:t xml:space="preserve"> in ponudbene dokumentacije, v dogovorjeni kakovosti in obsegu. </w:t>
      </w:r>
    </w:p>
    <w:p w14:paraId="3E3934AF" w14:textId="77777777" w:rsidR="003D5037" w:rsidRPr="00AD1F4C" w:rsidRDefault="003D5037" w:rsidP="003D5037">
      <w:pPr>
        <w:snapToGrid w:val="0"/>
      </w:pPr>
    </w:p>
    <w:p w14:paraId="7E9E919E" w14:textId="77777777" w:rsidR="00DB05A9" w:rsidRPr="00AD1F4C" w:rsidRDefault="00DB05A9" w:rsidP="00DB05A9">
      <w:pPr>
        <w:snapToGrid w:val="0"/>
      </w:pPr>
      <w:r w:rsidRPr="00AD1F4C">
        <w:t xml:space="preserve">Če naročnik oceni, da obveznosti iz sporazuma niso izpolnjene dovolj </w:t>
      </w:r>
      <w:r>
        <w:t xml:space="preserve">vestno, strokovno ali </w:t>
      </w:r>
      <w:r w:rsidRPr="00AD1F4C">
        <w:t>kakovostno, bo na to opozoril izvajalca in mu postavil rok, do katerega mora le to izboljšati. Če naročnik poda pisne pripombe, jih je izvajalec dolžan odpraviti v roku tri dni.</w:t>
      </w:r>
    </w:p>
    <w:p w14:paraId="24454759" w14:textId="77777777" w:rsidR="00DB05A9" w:rsidRPr="00AD1F4C" w:rsidRDefault="00DB05A9" w:rsidP="00DB05A9">
      <w:pPr>
        <w:snapToGrid w:val="0"/>
      </w:pPr>
    </w:p>
    <w:p w14:paraId="10CED902" w14:textId="77777777" w:rsidR="00DB05A9" w:rsidRPr="00AD1F4C" w:rsidRDefault="00DB05A9" w:rsidP="00DB05A9">
      <w:pPr>
        <w:snapToGrid w:val="0"/>
      </w:pPr>
      <w:r w:rsidRPr="00AD1F4C">
        <w:t xml:space="preserve">V primeru, da izvajalec ne izboljša </w:t>
      </w:r>
      <w:r>
        <w:t xml:space="preserve">storitev </w:t>
      </w:r>
      <w:r w:rsidRPr="00AD1F4C">
        <w:t xml:space="preserve">oz. pisnih pripomb ne </w:t>
      </w:r>
      <w:r>
        <w:t>upošteva,</w:t>
      </w:r>
      <w:r w:rsidRPr="00AD1F4C">
        <w:t xml:space="preserve"> lahko naročnik unovči finančno zavarovanje za dobro izvedbo pogodbenih obveznosti. </w:t>
      </w:r>
    </w:p>
    <w:p w14:paraId="3411492B" w14:textId="77777777" w:rsidR="003D5037" w:rsidRPr="00AD1F4C" w:rsidRDefault="003D5037" w:rsidP="003D5037">
      <w:pPr>
        <w:spacing w:after="160" w:line="259" w:lineRule="auto"/>
        <w:rPr>
          <w:rFonts w:eastAsia="Calibri"/>
        </w:rPr>
      </w:pPr>
    </w:p>
    <w:p w14:paraId="1630D196" w14:textId="77777777" w:rsidR="003D5037" w:rsidRPr="00AD1F4C" w:rsidRDefault="003D5037">
      <w:pPr>
        <w:numPr>
          <w:ilvl w:val="0"/>
          <w:numId w:val="6"/>
        </w:numPr>
        <w:spacing w:line="240" w:lineRule="auto"/>
        <w:jc w:val="center"/>
        <w:rPr>
          <w:bCs/>
        </w:rPr>
      </w:pPr>
      <w:r w:rsidRPr="00AD1F4C">
        <w:rPr>
          <w:bCs/>
        </w:rPr>
        <w:t>člen</w:t>
      </w:r>
    </w:p>
    <w:p w14:paraId="69E52E99" w14:textId="77777777" w:rsidR="003D5037" w:rsidRPr="00AD1F4C" w:rsidRDefault="003D5037" w:rsidP="003D5037">
      <w:pPr>
        <w:snapToGrid w:val="0"/>
      </w:pPr>
      <w:r w:rsidRPr="00AD1F4C">
        <w:t>Za izvajanje okvirnega sporazuma veljajo naslednja splošna pravila:</w:t>
      </w:r>
    </w:p>
    <w:p w14:paraId="18398BE3" w14:textId="77777777" w:rsidR="003D5037" w:rsidRPr="00AD1F4C" w:rsidRDefault="003D5037" w:rsidP="003D5037">
      <w:pPr>
        <w:snapToGrid w:val="0"/>
      </w:pPr>
      <w:r w:rsidRPr="00AD1F4C">
        <w:rPr>
          <w:i/>
          <w:iCs/>
        </w:rPr>
        <w:t>(se ustrezno prilagodi) – za sklop 1 in 2</w:t>
      </w:r>
      <w:r w:rsidRPr="00AD1F4C">
        <w:t xml:space="preserve">    </w:t>
      </w:r>
    </w:p>
    <w:p w14:paraId="72B830F2" w14:textId="77777777" w:rsidR="003D5037" w:rsidRPr="00AD1F4C" w:rsidRDefault="003D5037" w:rsidP="003D5037">
      <w:pPr>
        <w:snapToGrid w:val="0"/>
      </w:pPr>
    </w:p>
    <w:p w14:paraId="1F3A9792" w14:textId="77777777" w:rsidR="003D5037" w:rsidRPr="00AD1F4C" w:rsidRDefault="003D5037">
      <w:pPr>
        <w:numPr>
          <w:ilvl w:val="0"/>
          <w:numId w:val="5"/>
        </w:numPr>
      </w:pPr>
      <w:r w:rsidRPr="00AD1F4C">
        <w:t xml:space="preserve">Predmet okvirnega sporazuma obsega redna vzdrževalna dela in popravila potopnih črpalk in mešal, ki so vgrajeni v črpališčih in čistilnih napravah izvajalca javne službe za odvajanje/čiščenje odpadne vode Javnega podjetja Nigrad, komunalno podjetje d.o.o. Zagrebška cesta 30, 2000 Maribor. Predmet okvirnega sporazuma so tudi popravila okvar, </w:t>
      </w:r>
      <w:r w:rsidRPr="00AD1F4C">
        <w:lastRenderedPageBreak/>
        <w:t>ki se pojavijo med obratovanjem. Izvajalec mora pričeti s popravilom v roku 24 ur od obvestila o okvari in ga zaključiti v čim krajšem možnem roku.</w:t>
      </w:r>
    </w:p>
    <w:p w14:paraId="25D585FF" w14:textId="38E1C059" w:rsidR="003D5037" w:rsidRPr="00AD1F4C" w:rsidRDefault="003D5037">
      <w:pPr>
        <w:numPr>
          <w:ilvl w:val="0"/>
          <w:numId w:val="5"/>
        </w:numPr>
      </w:pPr>
      <w:r w:rsidRPr="00AD1F4C">
        <w:t xml:space="preserve">Redna vzdrževalna dela se opravljajo v skladu z navodili proizvajalca v predpisanih časovnih obdobjih. </w:t>
      </w:r>
      <w:r w:rsidR="00925CC8" w:rsidRPr="00AD1F4C">
        <w:t xml:space="preserve">Popravila se izvajajo po potrebi </w:t>
      </w:r>
      <w:r w:rsidR="00925CC8">
        <w:t xml:space="preserve">oziroma glede na to, da gre za pomembno gospodarsko javno infrastrukturo, </w:t>
      </w:r>
      <w:r w:rsidR="00925CC8" w:rsidRPr="00AD1F4C">
        <w:t>v čim krajšem času po nastanku okvare.</w:t>
      </w:r>
      <w:r w:rsidR="00925CC8">
        <w:t xml:space="preserve"> </w:t>
      </w:r>
      <w:r w:rsidRPr="00AD1F4C">
        <w:t xml:space="preserve">V objektih je vgrajena oprema različnih proizvajalcev kot na primer: LITOSTROJ, FLYGT, KSB, ABS, WILO, JUNG, TSURUMI, </w:t>
      </w:r>
      <w:proofErr w:type="spellStart"/>
      <w:r w:rsidRPr="00AD1F4C">
        <w:t>itd</w:t>
      </w:r>
      <w:proofErr w:type="spellEnd"/>
      <w:r w:rsidRPr="00AD1F4C">
        <w:t xml:space="preserve">… kot je razvidno iz </w:t>
      </w:r>
      <w:r w:rsidR="00925CC8" w:rsidRPr="00AD1F4C">
        <w:t>prilog</w:t>
      </w:r>
      <w:r w:rsidR="00925CC8">
        <w:t>e</w:t>
      </w:r>
      <w:r w:rsidR="00925CC8" w:rsidRPr="00AD1F4C">
        <w:t xml:space="preserve"> </w:t>
      </w:r>
      <w:r w:rsidRPr="00AD1F4C">
        <w:t>št. 2</w:t>
      </w:r>
      <w:r w:rsidR="00C44FD0" w:rsidRPr="00AD1F4C">
        <w:t>.</w:t>
      </w:r>
    </w:p>
    <w:p w14:paraId="0B8245D5" w14:textId="31FFB75E" w:rsidR="003D5037" w:rsidRPr="00AD1F4C" w:rsidRDefault="003D5037">
      <w:pPr>
        <w:numPr>
          <w:ilvl w:val="0"/>
          <w:numId w:val="5"/>
        </w:numPr>
      </w:pPr>
      <w:r w:rsidRPr="00AD1F4C">
        <w:t>Vzdrževalna dela in popravila se bodo izvajala na napravah iz priloge št. 2 in tudi drugih naprav v kolikor jih bo izvajalec prejel v izvajanje javne službe.</w:t>
      </w:r>
    </w:p>
    <w:p w14:paraId="1FBDA6B7" w14:textId="77777777" w:rsidR="003D5037" w:rsidRPr="00AD1F4C" w:rsidRDefault="003D5037" w:rsidP="003D5037">
      <w:pPr>
        <w:ind w:left="720"/>
      </w:pPr>
    </w:p>
    <w:p w14:paraId="49B18602" w14:textId="77777777" w:rsidR="003D5037" w:rsidRPr="00AD1F4C" w:rsidRDefault="003D5037" w:rsidP="003D5037">
      <w:pPr>
        <w:ind w:left="720"/>
      </w:pPr>
      <w:r w:rsidRPr="00AD1F4C">
        <w:t>Redna vzdrževalna dela obsegajo:</w:t>
      </w:r>
    </w:p>
    <w:p w14:paraId="3A6ED82A" w14:textId="77777777" w:rsidR="003D5037" w:rsidRPr="00AD1F4C" w:rsidRDefault="003D5037" w:rsidP="003D5037">
      <w:pPr>
        <w:ind w:left="720"/>
      </w:pPr>
    </w:p>
    <w:p w14:paraId="49678A24" w14:textId="3A2A65D1" w:rsidR="003D5037" w:rsidRPr="00AD1F4C" w:rsidRDefault="003D5037">
      <w:pPr>
        <w:numPr>
          <w:ilvl w:val="0"/>
          <w:numId w:val="10"/>
        </w:numPr>
      </w:pPr>
      <w:r w:rsidRPr="00AD1F4C">
        <w:t>periodični servis, ki se izvaja praviloma enkrat letno. Ta servis obsega: po potrebi tudi dvig črpalke, čiščenje, pregled izrabljenosti tekača, pregled tesnosti ohišja, kontrola olja in dolivanje, meritev električnih parametrov črpalke in kontrola vgrajenih zaščit, funkcionalni preizkus, izpis servisnega protokola</w:t>
      </w:r>
      <w:r w:rsidR="00C44FD0" w:rsidRPr="00AD1F4C">
        <w:t>.</w:t>
      </w:r>
    </w:p>
    <w:p w14:paraId="242B5A7A" w14:textId="0790E682" w:rsidR="003D5037" w:rsidRPr="00AD1F4C" w:rsidRDefault="003D5037">
      <w:pPr>
        <w:numPr>
          <w:ilvl w:val="0"/>
          <w:numId w:val="10"/>
        </w:numPr>
      </w:pPr>
      <w:r w:rsidRPr="00AD1F4C">
        <w:t>generalni servis, ki se praviloma izvaja na vsakih pet let. Ta servis obsega: dvig črpalke, nakladanje in prevoz črpalke v delavnico izvajalca, kompletna demontaža črpalke, pregled vseh delov, menjava olja, menjava tesnil in ležajev, preizkus črpalke v testnem bazenu, barvanje črpalke, meritev električnih parametrov črpalke in kontrola vgrajenih zaščit, ponovna dostava in montaža črpalke, funkcionalni preizkus na lokaciji, izpis servisnega protokola</w:t>
      </w:r>
      <w:r w:rsidR="00C44FD0" w:rsidRPr="00AD1F4C">
        <w:t>.</w:t>
      </w:r>
    </w:p>
    <w:p w14:paraId="2E3AB42B" w14:textId="77777777" w:rsidR="003D5037" w:rsidRPr="00AD1F4C" w:rsidRDefault="003D5037" w:rsidP="003D5037">
      <w:pPr>
        <w:ind w:left="720"/>
      </w:pPr>
    </w:p>
    <w:p w14:paraId="1D1E91CA" w14:textId="39619ADF" w:rsidR="003D5037" w:rsidRPr="00AD1F4C" w:rsidRDefault="003D5037">
      <w:pPr>
        <w:pStyle w:val="Odstavekseznama"/>
        <w:numPr>
          <w:ilvl w:val="0"/>
          <w:numId w:val="5"/>
        </w:numPr>
        <w:snapToGrid w:val="0"/>
        <w:spacing w:line="276" w:lineRule="auto"/>
        <w:contextualSpacing/>
        <w:rPr>
          <w:rFonts w:ascii="Titillium Web" w:hAnsi="Titillium Web" w:cs="Calibri"/>
          <w:szCs w:val="22"/>
        </w:rPr>
      </w:pPr>
      <w:r w:rsidRPr="00AD1F4C">
        <w:rPr>
          <w:rFonts w:ascii="Titillium Web" w:hAnsi="Titillium Web" w:cs="Calibri"/>
          <w:szCs w:val="22"/>
        </w:rPr>
        <w:t xml:space="preserve">Izvajalec mora razpolagati z vsemi tehničnimi sredstvi in opremo, ter zagotavlja ustrezne tehnične zmogljivosti za kvalitetno izvedbo celotnega naročila v predvidenem roku, skladno z zahtevami iz dokumentacije </w:t>
      </w:r>
      <w:r w:rsidR="003214D8">
        <w:rPr>
          <w:rFonts w:ascii="Titillium Web" w:hAnsi="Titillium Web" w:cs="Calibri"/>
          <w:szCs w:val="22"/>
        </w:rPr>
        <w:t>JN</w:t>
      </w:r>
      <w:r w:rsidRPr="00AD1F4C">
        <w:rPr>
          <w:rFonts w:ascii="Titillium Web" w:hAnsi="Titillium Web" w:cs="Calibri"/>
          <w:szCs w:val="22"/>
        </w:rPr>
        <w:t xml:space="preserve"> ter določili predpisov in standardov s področja predmetnega javnega naročila. </w:t>
      </w:r>
    </w:p>
    <w:p w14:paraId="38CBC6C1" w14:textId="77777777" w:rsidR="003D5037" w:rsidRPr="003214D8" w:rsidRDefault="003D5037">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t>Izvajalec mora imeti lastno skladišče rezervnih delov in v njem na zalogi tiste dele, ki se najpogosteje zamenjujejo (tesnila, ležaji, električni kabli, osi, tekači in podobno). Za nabavo rezervnih delov mora izvajalec imeti utečen postopek, ki je opisan v ponudbi izvajalca (način nabave rezervnih delov - dobavitelj, proizvajalec, roki dobave in podobno). Opis je sestavni del okvirnega sporazuma.</w:t>
      </w:r>
    </w:p>
    <w:p w14:paraId="7C94A1D1" w14:textId="5360CDB2" w:rsidR="003D5037" w:rsidRPr="003214D8" w:rsidRDefault="00A604E4">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lastRenderedPageBreak/>
        <w:t xml:space="preserve">Izvajalec </w:t>
      </w:r>
      <w:r>
        <w:rPr>
          <w:rFonts w:ascii="Titillium Web" w:hAnsi="Titillium Web" w:cs="Calibri"/>
          <w:szCs w:val="22"/>
        </w:rPr>
        <w:t xml:space="preserve">zagotavlja oz. se mora </w:t>
      </w:r>
      <w:r w:rsidRPr="003214D8">
        <w:rPr>
          <w:rFonts w:ascii="Titillium Web" w:hAnsi="Titillium Web" w:cs="Calibri"/>
          <w:szCs w:val="22"/>
        </w:rPr>
        <w:t xml:space="preserve">v primeru nepredvidenih okvar črpalk in/ali intervencije nemudoma odzvati v zvezi z odpravo okvar in napak. </w:t>
      </w:r>
      <w:r w:rsidR="003D5037" w:rsidRPr="003214D8">
        <w:rPr>
          <w:rFonts w:ascii="Titillium Web" w:hAnsi="Titillium Web" w:cs="Calibri"/>
          <w:szCs w:val="22"/>
        </w:rPr>
        <w:t>Odzivni čas za ogled znaša največ 6 ur po prejemu poziva s strani naročnika.</w:t>
      </w:r>
    </w:p>
    <w:p w14:paraId="6D10C89B" w14:textId="07A7FCB5" w:rsidR="003D5037" w:rsidRPr="003214D8" w:rsidRDefault="003D5037">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t>Izvajalec zagotavlja, da bo napako ali okvaro, ki ne predstavlja večjih posegov odpravil v roku 72 ur od zahteve/poziva s strani naročnika.</w:t>
      </w:r>
      <w:r w:rsidR="003F4D88" w:rsidRPr="003214D8">
        <w:rPr>
          <w:rFonts w:ascii="Titillium Web" w:hAnsi="Titillium Web" w:cs="Calibri"/>
          <w:szCs w:val="22"/>
        </w:rPr>
        <w:t xml:space="preserve"> Ostala naročila morajo biti izvršena najkasneje v roku 8 tednov od oddaje naročila.</w:t>
      </w:r>
    </w:p>
    <w:p w14:paraId="37ECE1EA" w14:textId="77777777" w:rsidR="003D5037" w:rsidRPr="003214D8" w:rsidRDefault="003D5037">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t>Izvajalec zagotavlja 24 urno dežurno službo za vse dni v letu.</w:t>
      </w:r>
    </w:p>
    <w:p w14:paraId="15A38E60" w14:textId="6DFB4A2A" w:rsidR="003D5037" w:rsidRPr="003214D8" w:rsidRDefault="003D5037">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t xml:space="preserve">Izvajalec je pooblaščen za izvajanje omenjenih storitev in </w:t>
      </w:r>
      <w:r w:rsidR="00BA0CA8" w:rsidRPr="003214D8">
        <w:rPr>
          <w:rFonts w:ascii="Titillium Web" w:hAnsi="Titillium Web" w:cs="Calibri"/>
          <w:szCs w:val="22"/>
        </w:rPr>
        <w:t xml:space="preserve">ima usposobljene </w:t>
      </w:r>
      <w:r w:rsidRPr="003214D8">
        <w:rPr>
          <w:rFonts w:ascii="Titillium Web" w:hAnsi="Titillium Web" w:cs="Calibri"/>
          <w:szCs w:val="22"/>
        </w:rPr>
        <w:t>serviserj</w:t>
      </w:r>
      <w:r w:rsidR="00BA0CA8" w:rsidRPr="003214D8">
        <w:rPr>
          <w:rFonts w:ascii="Titillium Web" w:hAnsi="Titillium Web" w:cs="Calibri"/>
          <w:szCs w:val="22"/>
        </w:rPr>
        <w:t>e.</w:t>
      </w:r>
    </w:p>
    <w:p w14:paraId="3E99AD7A" w14:textId="35836FA4" w:rsidR="003D5037" w:rsidRPr="003214D8" w:rsidRDefault="003D5037">
      <w:pPr>
        <w:pStyle w:val="Odstavekseznama"/>
        <w:numPr>
          <w:ilvl w:val="0"/>
          <w:numId w:val="5"/>
        </w:numPr>
        <w:rPr>
          <w:rFonts w:ascii="Titillium Web" w:hAnsi="Titillium Web" w:cs="Calibri"/>
          <w:szCs w:val="22"/>
        </w:rPr>
      </w:pPr>
      <w:r w:rsidRPr="003214D8">
        <w:rPr>
          <w:rFonts w:ascii="Titillium Web" w:hAnsi="Titillium Web" w:cs="Calibri"/>
          <w:szCs w:val="22"/>
        </w:rPr>
        <w:t>Izvajalec izpolnjuje vse pogoje s področja varnosti in zdravja pri delu. Dokazila za osebe, ki bodo izvajale storitev glede varnosti in zdravja pri delu</w:t>
      </w:r>
      <w:r w:rsidR="00BA0CA8" w:rsidRPr="003214D8">
        <w:rPr>
          <w:rFonts w:ascii="Titillium Web" w:hAnsi="Titillium Web" w:cs="Calibri"/>
          <w:szCs w:val="22"/>
        </w:rPr>
        <w:t>,</w:t>
      </w:r>
      <w:r w:rsidRPr="003214D8">
        <w:rPr>
          <w:rFonts w:ascii="Titillium Web" w:hAnsi="Titillium Web" w:cs="Calibri"/>
          <w:szCs w:val="22"/>
        </w:rPr>
        <w:t xml:space="preserve"> </w:t>
      </w:r>
      <w:r w:rsidR="00D94C74" w:rsidRPr="003214D8">
        <w:rPr>
          <w:rFonts w:ascii="Titillium Web" w:hAnsi="Titillium Web" w:cs="Calibri"/>
          <w:szCs w:val="22"/>
        </w:rPr>
        <w:t>je</w:t>
      </w:r>
      <w:r w:rsidRPr="003214D8">
        <w:rPr>
          <w:rFonts w:ascii="Titillium Web" w:hAnsi="Titillium Web" w:cs="Calibri"/>
          <w:szCs w:val="22"/>
        </w:rPr>
        <w:t xml:space="preserve"> izvajalec predloži</w:t>
      </w:r>
      <w:r w:rsidR="00D94C74" w:rsidRPr="003214D8">
        <w:rPr>
          <w:rFonts w:ascii="Titillium Web" w:hAnsi="Titillium Web" w:cs="Calibri"/>
          <w:szCs w:val="22"/>
        </w:rPr>
        <w:t>l</w:t>
      </w:r>
      <w:r w:rsidRPr="003214D8">
        <w:rPr>
          <w:rFonts w:ascii="Titillium Web" w:hAnsi="Titillium Web" w:cs="Calibri"/>
          <w:szCs w:val="22"/>
        </w:rPr>
        <w:t xml:space="preserve"> do podpisa okvirnega sporazuma naročniku. </w:t>
      </w:r>
    </w:p>
    <w:p w14:paraId="28A0E86E" w14:textId="2A305B30" w:rsidR="003D5037" w:rsidRPr="003214D8" w:rsidRDefault="003D5037">
      <w:pPr>
        <w:pStyle w:val="Odstavekseznama"/>
        <w:numPr>
          <w:ilvl w:val="0"/>
          <w:numId w:val="5"/>
        </w:numPr>
        <w:rPr>
          <w:rFonts w:ascii="Titillium Web" w:hAnsi="Titillium Web" w:cs="Calibri"/>
          <w:szCs w:val="22"/>
        </w:rPr>
      </w:pPr>
      <w:r w:rsidRPr="003214D8">
        <w:rPr>
          <w:rFonts w:ascii="Titillium Web" w:hAnsi="Titillium Web" w:cs="Calibri"/>
          <w:szCs w:val="22"/>
        </w:rPr>
        <w:t xml:space="preserve">Na delovišču, ki spada pod oskrbo naročnika, bo izvajalec redno in povsod uporabljal </w:t>
      </w:r>
      <w:r w:rsidR="00E412E0">
        <w:rPr>
          <w:rFonts w:ascii="Titillium Web" w:hAnsi="Titillium Web" w:cs="Calibri"/>
          <w:szCs w:val="22"/>
        </w:rPr>
        <w:t xml:space="preserve">ustrezno </w:t>
      </w:r>
      <w:r w:rsidR="00E412E0" w:rsidRPr="003214D8">
        <w:rPr>
          <w:rFonts w:ascii="Titillium Web" w:hAnsi="Titillium Web" w:cs="Calibri"/>
          <w:szCs w:val="22"/>
        </w:rPr>
        <w:t>delovno</w:t>
      </w:r>
      <w:r w:rsidR="00E412E0">
        <w:rPr>
          <w:rFonts w:ascii="Titillium Web" w:hAnsi="Titillium Web" w:cs="Calibri"/>
          <w:szCs w:val="22"/>
        </w:rPr>
        <w:t xml:space="preserve"> in </w:t>
      </w:r>
      <w:r w:rsidR="00E412E0" w:rsidRPr="003214D8">
        <w:rPr>
          <w:rFonts w:ascii="Titillium Web" w:hAnsi="Titillium Web" w:cs="Calibri"/>
          <w:szCs w:val="22"/>
        </w:rPr>
        <w:t xml:space="preserve">zaščitno </w:t>
      </w:r>
      <w:r w:rsidRPr="003214D8">
        <w:rPr>
          <w:rFonts w:ascii="Titillium Web" w:hAnsi="Titillium Web" w:cs="Calibri"/>
          <w:szCs w:val="22"/>
        </w:rPr>
        <w:t>opremo.</w:t>
      </w:r>
    </w:p>
    <w:p w14:paraId="400185E6" w14:textId="5FA2E4CA" w:rsidR="003D5037" w:rsidRPr="003214D8" w:rsidRDefault="003D5037">
      <w:pPr>
        <w:numPr>
          <w:ilvl w:val="0"/>
          <w:numId w:val="5"/>
        </w:numPr>
        <w:tabs>
          <w:tab w:val="left" w:pos="-5400"/>
        </w:tabs>
        <w:suppressAutoHyphens/>
        <w:autoSpaceDN w:val="0"/>
        <w:spacing w:line="240" w:lineRule="auto"/>
        <w:textAlignment w:val="baseline"/>
      </w:pPr>
      <w:r w:rsidRPr="003214D8">
        <w:t>Izvajalec mora imeti sklenjeno zavarovanje odgovornosti za škodo, katero bi povzročil pri izvajanju tega okvirnega sporazuma. Izvajalec mora v 10 dneh po podpisu okvirnega sporazuma predložiti naročniku zavarovalno polico o sklenjenem zavarovanju odgovornosti za škodo</w:t>
      </w:r>
      <w:r w:rsidR="00E412E0">
        <w:t>, tako iz dejavnosti, kot tudi napram tretjim osebam</w:t>
      </w:r>
      <w:r w:rsidRPr="003214D8">
        <w:t>.</w:t>
      </w:r>
    </w:p>
    <w:p w14:paraId="157A9C67" w14:textId="77777777" w:rsidR="003D5037" w:rsidRPr="003214D8" w:rsidRDefault="003D5037">
      <w:pPr>
        <w:numPr>
          <w:ilvl w:val="0"/>
          <w:numId w:val="5"/>
        </w:numPr>
      </w:pPr>
      <w:r w:rsidRPr="003214D8">
        <w:t>Izvajalec mora vzpostaviti bazo podatkov o vseh črpalkah in mešalih in na osnovi te baze vsako leto pripraviti podroben program dela.</w:t>
      </w:r>
    </w:p>
    <w:p w14:paraId="1BCED8B6" w14:textId="77777777" w:rsidR="003D5037" w:rsidRPr="00AD1F4C" w:rsidRDefault="003D5037" w:rsidP="003D5037"/>
    <w:p w14:paraId="695C87EB" w14:textId="77777777" w:rsidR="003D5037" w:rsidRPr="00AD1F4C" w:rsidRDefault="003D5037" w:rsidP="003D5037">
      <w:pPr>
        <w:snapToGrid w:val="0"/>
      </w:pPr>
    </w:p>
    <w:p w14:paraId="1DD73F5B" w14:textId="77777777" w:rsidR="003D5037" w:rsidRPr="00AD1F4C" w:rsidRDefault="003D5037" w:rsidP="003D5037">
      <w:pPr>
        <w:snapToGrid w:val="0"/>
      </w:pPr>
      <w:r w:rsidRPr="00AD1F4C">
        <w:rPr>
          <w:i/>
          <w:iCs/>
        </w:rPr>
        <w:t xml:space="preserve">(se ustrezno prilagodi) – za sklop 3 in 4  </w:t>
      </w:r>
    </w:p>
    <w:p w14:paraId="65A638A2" w14:textId="77777777" w:rsidR="003D5037" w:rsidRPr="00AD1F4C" w:rsidRDefault="003D5037" w:rsidP="003D5037">
      <w:pPr>
        <w:snapToGrid w:val="0"/>
      </w:pPr>
    </w:p>
    <w:p w14:paraId="34D78FFF" w14:textId="6F6602C0" w:rsidR="003D5037" w:rsidRPr="00AD1F4C" w:rsidRDefault="003D5037">
      <w:pPr>
        <w:numPr>
          <w:ilvl w:val="0"/>
          <w:numId w:val="5"/>
        </w:numPr>
      </w:pPr>
      <w:r w:rsidRPr="00AD1F4C">
        <w:t xml:space="preserve">Predmet naročila obsega redna vzdrževalna dela in popravila na sistemu </w:t>
      </w:r>
      <w:r w:rsidR="00752D23" w:rsidRPr="00AD1F4C">
        <w:t xml:space="preserve">SCADA </w:t>
      </w:r>
      <w:r w:rsidRPr="00AD1F4C">
        <w:t>in merilni opremi ter nadzoru nad delovanjem črpališč,</w:t>
      </w:r>
    </w:p>
    <w:p w14:paraId="4CBBE7C0" w14:textId="378463A1" w:rsidR="003D5037" w:rsidRPr="00AD1F4C" w:rsidRDefault="003D5037">
      <w:pPr>
        <w:pStyle w:val="Odstavekseznama"/>
        <w:numPr>
          <w:ilvl w:val="0"/>
          <w:numId w:val="5"/>
        </w:numPr>
        <w:snapToGrid w:val="0"/>
        <w:spacing w:line="276" w:lineRule="auto"/>
        <w:contextualSpacing/>
        <w:rPr>
          <w:rFonts w:ascii="Titillium Web" w:hAnsi="Titillium Web" w:cs="Calibri"/>
          <w:szCs w:val="22"/>
        </w:rPr>
      </w:pPr>
      <w:r w:rsidRPr="00AD1F4C">
        <w:rPr>
          <w:rFonts w:ascii="Titillium Web" w:hAnsi="Titillium Web" w:cs="Calibri"/>
          <w:szCs w:val="22"/>
        </w:rPr>
        <w:t>Izvajalec zagotavlja, da razpolaga z vsemi tehničnimi sredstvi in opremo ter zagotavlja ustrezne tehnične zmogljivosti za kvalitetno izvedbo celotnega naročila v predvidenem roku, skladno z zahtevami iz dokumentacije JN ter določili predpisov in standardov s  področja predmetnega javnega naročila.</w:t>
      </w:r>
    </w:p>
    <w:p w14:paraId="2740FF59" w14:textId="77777777" w:rsidR="00E412E0" w:rsidRPr="003214D8" w:rsidRDefault="00E412E0" w:rsidP="00E412E0">
      <w:pPr>
        <w:pStyle w:val="Odstavekseznama"/>
        <w:numPr>
          <w:ilvl w:val="0"/>
          <w:numId w:val="5"/>
        </w:numPr>
        <w:snapToGrid w:val="0"/>
        <w:spacing w:line="276" w:lineRule="auto"/>
        <w:contextualSpacing/>
        <w:rPr>
          <w:rFonts w:ascii="Titillium Web" w:hAnsi="Titillium Web" w:cs="Calibri"/>
          <w:szCs w:val="22"/>
        </w:rPr>
      </w:pPr>
      <w:r w:rsidRPr="00AD1F4C">
        <w:rPr>
          <w:rFonts w:ascii="Titillium Web" w:hAnsi="Titillium Web" w:cs="Calibri"/>
          <w:szCs w:val="22"/>
        </w:rPr>
        <w:t xml:space="preserve">Izvajalec </w:t>
      </w:r>
      <w:r w:rsidRPr="00314B99">
        <w:rPr>
          <w:rFonts w:ascii="Titillium Web" w:hAnsi="Titillium Web" w:cs="Calibri"/>
          <w:szCs w:val="22"/>
        </w:rPr>
        <w:t>zagotavlja oz. se mora v primeru nepredvidenih okvar črpalk in/ali intervencije nemudoma odzvati v zvezi z odpravo okvar in napak</w:t>
      </w:r>
      <w:r w:rsidRPr="00AD1F4C">
        <w:rPr>
          <w:rFonts w:ascii="Titillium Web" w:hAnsi="Titillium Web" w:cs="Calibri"/>
          <w:szCs w:val="22"/>
        </w:rPr>
        <w:t xml:space="preserve">. Odzivni čas za </w:t>
      </w:r>
      <w:r w:rsidRPr="003214D8">
        <w:rPr>
          <w:rFonts w:ascii="Titillium Web" w:hAnsi="Titillium Web" w:cs="Calibri"/>
          <w:szCs w:val="22"/>
        </w:rPr>
        <w:t>ogled znaša največ 6 ur po prejemu poziva s strani naročnika.</w:t>
      </w:r>
    </w:p>
    <w:p w14:paraId="1ABAFCC7" w14:textId="77777777" w:rsidR="00BA604C" w:rsidRPr="003214D8" w:rsidRDefault="003D5037">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t>Izvajalec zagotavlja, da bo napako ali okvaro, ki ne predstavlja večjih posegov odpravil v roku 72 ur od zahteve/poziva s strani naročnika.</w:t>
      </w:r>
      <w:r w:rsidR="00BA604C" w:rsidRPr="003214D8">
        <w:rPr>
          <w:rFonts w:ascii="Titillium Web" w:hAnsi="Titillium Web" w:cs="Calibri"/>
          <w:szCs w:val="22"/>
        </w:rPr>
        <w:t xml:space="preserve"> Ostala naročila morajo biti izvršena najkasneje v roku 8 tednov od oddaje naročila.</w:t>
      </w:r>
    </w:p>
    <w:p w14:paraId="09D2B1F7" w14:textId="77777777" w:rsidR="003D5037" w:rsidRPr="003214D8" w:rsidRDefault="003D5037">
      <w:pPr>
        <w:pStyle w:val="Odstavekseznama"/>
        <w:numPr>
          <w:ilvl w:val="0"/>
          <w:numId w:val="5"/>
        </w:numPr>
        <w:snapToGrid w:val="0"/>
        <w:spacing w:line="276" w:lineRule="auto"/>
        <w:contextualSpacing/>
        <w:rPr>
          <w:rFonts w:ascii="Titillium Web" w:hAnsi="Titillium Web" w:cs="Calibri"/>
          <w:szCs w:val="22"/>
        </w:rPr>
      </w:pPr>
      <w:r w:rsidRPr="003214D8">
        <w:rPr>
          <w:rFonts w:ascii="Titillium Web" w:hAnsi="Titillium Web" w:cs="Calibri"/>
          <w:szCs w:val="22"/>
        </w:rPr>
        <w:lastRenderedPageBreak/>
        <w:t>Izvajalec zagotavlja 24 urno dežurno službo za vse dni v letu.</w:t>
      </w:r>
    </w:p>
    <w:p w14:paraId="266AACA7" w14:textId="77777777" w:rsidR="00752D23" w:rsidRPr="00AD1F4C" w:rsidRDefault="00752D23">
      <w:pPr>
        <w:pStyle w:val="Odstavekseznama"/>
        <w:numPr>
          <w:ilvl w:val="0"/>
          <w:numId w:val="5"/>
        </w:numPr>
        <w:snapToGrid w:val="0"/>
        <w:spacing w:line="276" w:lineRule="auto"/>
        <w:contextualSpacing/>
        <w:rPr>
          <w:rFonts w:ascii="Titillium Web" w:hAnsi="Titillium Web" w:cs="Calibri"/>
          <w:szCs w:val="22"/>
        </w:rPr>
      </w:pPr>
      <w:r w:rsidRPr="00AD1F4C">
        <w:rPr>
          <w:rFonts w:ascii="Titillium Web" w:hAnsi="Titillium Web" w:cs="Calibri"/>
          <w:szCs w:val="22"/>
        </w:rPr>
        <w:t>Izvajalec je pooblaščen za izvajanje omenjenih storitev in ima usposobljene serviserje.</w:t>
      </w:r>
    </w:p>
    <w:p w14:paraId="3D91741F" w14:textId="77777777" w:rsidR="00CD59C9" w:rsidRPr="003214D8" w:rsidRDefault="00CD59C9">
      <w:pPr>
        <w:pStyle w:val="Odstavekseznama"/>
        <w:numPr>
          <w:ilvl w:val="0"/>
          <w:numId w:val="5"/>
        </w:numPr>
        <w:rPr>
          <w:rFonts w:ascii="Titillium Web" w:hAnsi="Titillium Web" w:cs="Calibri"/>
          <w:szCs w:val="22"/>
        </w:rPr>
      </w:pPr>
      <w:r w:rsidRPr="003214D8">
        <w:rPr>
          <w:rFonts w:ascii="Titillium Web" w:hAnsi="Titillium Web" w:cs="Calibri"/>
          <w:szCs w:val="22"/>
        </w:rPr>
        <w:t xml:space="preserve">Izvajalec izpolnjuje vse pogoje s področja varnosti in zdravja pri delu. Dokazila za osebe, ki bodo izvajale storitev glede varnosti in zdravja pri delu, je izvajalec predložil do podpisa okvirnega sporazuma naročniku. </w:t>
      </w:r>
    </w:p>
    <w:p w14:paraId="6BF399F0" w14:textId="7BAA3AF4" w:rsidR="003D5037" w:rsidRPr="003214D8" w:rsidRDefault="003D5037">
      <w:pPr>
        <w:pStyle w:val="Odstavekseznama"/>
        <w:numPr>
          <w:ilvl w:val="0"/>
          <w:numId w:val="5"/>
        </w:numPr>
        <w:rPr>
          <w:rFonts w:ascii="Titillium Web" w:hAnsi="Titillium Web" w:cs="Calibri"/>
          <w:szCs w:val="22"/>
        </w:rPr>
      </w:pPr>
      <w:r w:rsidRPr="003214D8">
        <w:rPr>
          <w:rFonts w:ascii="Titillium Web" w:hAnsi="Titillium Web" w:cs="Calibri"/>
          <w:szCs w:val="22"/>
        </w:rPr>
        <w:t xml:space="preserve">Na delovišču, ki spada pod oskrbo naročnika, bo izvajalec redno in povsod uporabljal </w:t>
      </w:r>
      <w:r w:rsidR="00E412E0">
        <w:rPr>
          <w:rFonts w:ascii="Titillium Web" w:hAnsi="Titillium Web" w:cs="Calibri"/>
          <w:szCs w:val="22"/>
        </w:rPr>
        <w:t xml:space="preserve">ustrezno </w:t>
      </w:r>
      <w:r w:rsidRPr="003214D8">
        <w:rPr>
          <w:rFonts w:ascii="Titillium Web" w:hAnsi="Titillium Web" w:cs="Calibri"/>
          <w:szCs w:val="22"/>
        </w:rPr>
        <w:t>delovno zaščitno opremo.</w:t>
      </w:r>
    </w:p>
    <w:p w14:paraId="77D23A9A" w14:textId="77777777" w:rsidR="00E412E0" w:rsidRPr="003214D8" w:rsidRDefault="003D5037" w:rsidP="00E412E0">
      <w:pPr>
        <w:numPr>
          <w:ilvl w:val="0"/>
          <w:numId w:val="5"/>
        </w:numPr>
        <w:tabs>
          <w:tab w:val="left" w:pos="-5400"/>
        </w:tabs>
        <w:suppressAutoHyphens/>
        <w:autoSpaceDN w:val="0"/>
        <w:spacing w:line="240" w:lineRule="auto"/>
        <w:textAlignment w:val="baseline"/>
      </w:pPr>
      <w:r w:rsidRPr="003214D8">
        <w:t>Izvajalec mora imeti sklenjeno zavarovanje odgovornosti za škodo, katero bi povzročil pri izvajanju tega okvirnega sporazuma. Izvajalec mora v 10 dneh po podpisu okvirnega sporazuma predložiti naročniku zavarovalno polico o sklenjenem zavarovanju odgovornosti za škodo</w:t>
      </w:r>
      <w:r w:rsidR="00E412E0">
        <w:t>, tako iz dejavnosti, kot tudi napram tretjim osebam</w:t>
      </w:r>
      <w:r w:rsidR="00E412E0" w:rsidRPr="003214D8">
        <w:t>.</w:t>
      </w:r>
    </w:p>
    <w:p w14:paraId="022C45A1" w14:textId="77777777" w:rsidR="003D5037" w:rsidRPr="003214D8" w:rsidRDefault="003D5037">
      <w:pPr>
        <w:numPr>
          <w:ilvl w:val="0"/>
          <w:numId w:val="5"/>
        </w:numPr>
      </w:pPr>
      <w:r w:rsidRPr="003214D8">
        <w:t xml:space="preserve">Nadzorni center s podatkovnim strežnikom ima prek dodeljenega naslova dostop do podatkov, ki se prenašajo po navidezno zasebnem omrežju VPN. Mobilna podatkovna storitev (GPRS) omogoča uporabniku stalno navidezno povezavo med objekti. Sprejem in oddaja podatkov se izvršita takoj ob nastopu zahteve po aktivnosti. </w:t>
      </w:r>
    </w:p>
    <w:p w14:paraId="7777D560" w14:textId="77777777" w:rsidR="003D5037" w:rsidRPr="003214D8" w:rsidRDefault="003D5037">
      <w:pPr>
        <w:numPr>
          <w:ilvl w:val="0"/>
          <w:numId w:val="5"/>
        </w:numPr>
        <w:ind w:hanging="357"/>
      </w:pPr>
      <w:r w:rsidRPr="003214D8">
        <w:t xml:space="preserve">Z daljinskim nadzorom izvajalec zagotavlja: </w:t>
      </w:r>
    </w:p>
    <w:p w14:paraId="4B41C44E" w14:textId="77777777" w:rsidR="003D5037" w:rsidRPr="003214D8" w:rsidRDefault="003D5037">
      <w:pPr>
        <w:numPr>
          <w:ilvl w:val="1"/>
          <w:numId w:val="5"/>
        </w:numPr>
        <w:ind w:hanging="357"/>
      </w:pPr>
      <w:r w:rsidRPr="003214D8">
        <w:t xml:space="preserve">Krmiljenje črpališča v celoti; </w:t>
      </w:r>
    </w:p>
    <w:p w14:paraId="3514BBA1" w14:textId="77777777" w:rsidR="003D5037" w:rsidRPr="003214D8" w:rsidRDefault="003D5037">
      <w:pPr>
        <w:numPr>
          <w:ilvl w:val="1"/>
          <w:numId w:val="5"/>
        </w:numPr>
        <w:ind w:hanging="357"/>
      </w:pPr>
      <w:r w:rsidRPr="003214D8">
        <w:t xml:space="preserve">Vizualizacijski nadzor črpališča v nadzornem centru; </w:t>
      </w:r>
    </w:p>
    <w:p w14:paraId="776EDA6A" w14:textId="77777777" w:rsidR="003D5037" w:rsidRPr="003214D8" w:rsidRDefault="003D5037">
      <w:pPr>
        <w:numPr>
          <w:ilvl w:val="1"/>
          <w:numId w:val="5"/>
        </w:numPr>
      </w:pPr>
      <w:r w:rsidRPr="003214D8">
        <w:t xml:space="preserve">Relacijske podatkovne baze za arhiviranje dogodkov v črpališču; </w:t>
      </w:r>
    </w:p>
    <w:p w14:paraId="72BE06EC" w14:textId="77777777" w:rsidR="003D5037" w:rsidRPr="003214D8" w:rsidRDefault="003D5037">
      <w:pPr>
        <w:numPr>
          <w:ilvl w:val="1"/>
          <w:numId w:val="5"/>
        </w:numPr>
      </w:pPr>
      <w:r w:rsidRPr="003214D8">
        <w:t xml:space="preserve">Program za vzdrževalna dela v črpališču; </w:t>
      </w:r>
    </w:p>
    <w:p w14:paraId="7F1C73A8" w14:textId="77777777" w:rsidR="003D5037" w:rsidRPr="003214D8" w:rsidRDefault="003D5037">
      <w:pPr>
        <w:numPr>
          <w:ilvl w:val="1"/>
          <w:numId w:val="5"/>
        </w:numPr>
      </w:pPr>
      <w:r w:rsidRPr="003214D8">
        <w:t xml:space="preserve">Obračun opravljenega dela; </w:t>
      </w:r>
    </w:p>
    <w:p w14:paraId="018DF1D7" w14:textId="77777777" w:rsidR="003D5037" w:rsidRPr="003214D8" w:rsidRDefault="003D5037">
      <w:pPr>
        <w:numPr>
          <w:ilvl w:val="1"/>
          <w:numId w:val="5"/>
        </w:numPr>
      </w:pPr>
      <w:r w:rsidRPr="003214D8">
        <w:t xml:space="preserve">Hranjenje in prikaz vseh dokumentov (načrti, navodila in certifikati); </w:t>
      </w:r>
    </w:p>
    <w:p w14:paraId="3D8377AF" w14:textId="77777777" w:rsidR="003D5037" w:rsidRPr="003214D8" w:rsidRDefault="003D5037">
      <w:pPr>
        <w:numPr>
          <w:ilvl w:val="1"/>
          <w:numId w:val="5"/>
        </w:numPr>
      </w:pPr>
      <w:r w:rsidRPr="003214D8">
        <w:t xml:space="preserve">Znižanje stroškov zaradi neposrednega nadzora za ČP in ČN. </w:t>
      </w:r>
    </w:p>
    <w:p w14:paraId="77933F5A" w14:textId="77777777" w:rsidR="003D5037" w:rsidRPr="00AD1F4C" w:rsidRDefault="003D5037" w:rsidP="00CD59C9"/>
    <w:p w14:paraId="66F24FA3" w14:textId="2FB5BB54" w:rsidR="003D5037" w:rsidRPr="00AD1F4C" w:rsidRDefault="003D5037" w:rsidP="003D5037">
      <w:r w:rsidRPr="00AD1F4C">
        <w:t xml:space="preserve">Črpališče mora ustrezati karakteristikam priključevanja na SCADA nadzorni sistem Javnega podjetja Nigrad d.o.o., nameščenega v ČP Melje. </w:t>
      </w:r>
    </w:p>
    <w:p w14:paraId="78E60870" w14:textId="25B3B781" w:rsidR="003D5037" w:rsidRPr="00AD1F4C" w:rsidRDefault="003D5037" w:rsidP="003D5037">
      <w:r w:rsidRPr="00994D54">
        <w:t xml:space="preserve">Če </w:t>
      </w:r>
      <w:r w:rsidR="00994D54" w:rsidRPr="00994D54">
        <w:t>želi</w:t>
      </w:r>
      <w:r w:rsidRPr="00994D54">
        <w:t>mo,</w:t>
      </w:r>
      <w:r w:rsidRPr="00AD1F4C">
        <w:t xml:space="preserve"> da se podpostaja priključi na Siemensov OPC server in poteka nemotena komunikacija med serverjem in podpostajami, je potrebno imeti na strani podpostaje Siemensov krmilnik CPU 1200 ali CPU 1500 in komunikacijski modul </w:t>
      </w:r>
      <w:proofErr w:type="spellStart"/>
      <w:r w:rsidRPr="00AD1F4C">
        <w:t>Scalance</w:t>
      </w:r>
      <w:proofErr w:type="spellEnd"/>
      <w:r w:rsidRPr="00AD1F4C">
        <w:t xml:space="preserve"> M876-4LTE ali CP 1243-1 LTE. Preko Siemensovega OPC serverja se podatki prikazujejo na nadzornem računalniku in vpisujejo v relacijsko podatkovno bazo. </w:t>
      </w:r>
    </w:p>
    <w:p w14:paraId="2BDEA3EE" w14:textId="77777777" w:rsidR="003D5037" w:rsidRPr="00AD1F4C" w:rsidRDefault="003D5037" w:rsidP="003D5037">
      <w:r w:rsidRPr="00AD1F4C">
        <w:t xml:space="preserve">Telemetrijo podatkov je potrebno izvesti preko Siemensovega OPC serverja in podpostaj na katerih je nameščen Siemensov komunikacijski modul CP 1243-1 LTE. OPC server skrbi, za nemoteno povezavo vseh podpostaj. V primeru težav (pade povezava, ali kakšen drugi problem) samodejno poizkuša vzpostaviti povezavo in v primeru, da je vzpostavitev nemogoča sporoči alarm. </w:t>
      </w:r>
      <w:r w:rsidRPr="00AD1F4C">
        <w:lastRenderedPageBreak/>
        <w:t xml:space="preserve">Posamezne podpostaje skrbijo za </w:t>
      </w:r>
      <w:proofErr w:type="spellStart"/>
      <w:r w:rsidRPr="00AD1F4C">
        <w:t>kriptirano</w:t>
      </w:r>
      <w:proofErr w:type="spellEnd"/>
      <w:r w:rsidRPr="00AD1F4C">
        <w:t xml:space="preserve"> povezavo z OPC serverjem, tako da je varnost podatkov zagotovljena z Siemensovim varnostnim protokolom. Ta sistem omogoča tudi komunikacijo med posameznimi krmilniki, in OPC server deluje kot Proxy server oziroma preusmerja promet med posameznimi podpostajami in krmilniki lahko neodvisno med sabo komunicirajo. Z vidika servisiranja, sistem omogoča s primernim razvojnim orodjem in pravilnimi </w:t>
      </w:r>
      <w:proofErr w:type="spellStart"/>
      <w:r w:rsidRPr="00AD1F4C">
        <w:t>enskripcijskimi</w:t>
      </w:r>
      <w:proofErr w:type="spellEnd"/>
      <w:r w:rsidRPr="00AD1F4C">
        <w:t xml:space="preserve"> algoritmi oddaljeni dostop do samega krmilnika in s tem zmanjševanje odzivnega časa in zmanjševanje stroškov. Nigrad v Melju krmili več kot 120 podpostaj preko tega sistema CNS-NIGRAD in iz ekonomskega stališča je neracionalno uvajati več paralelnih sistemov saj z vidika vzdrževanja in rezervnih delov se stroški povečujejo. </w:t>
      </w:r>
    </w:p>
    <w:p w14:paraId="1743A307" w14:textId="05D674C4" w:rsidR="003D5037" w:rsidRPr="00AD1F4C" w:rsidRDefault="003D5037" w:rsidP="003D5037">
      <w:r w:rsidRPr="00AD1F4C">
        <w:t xml:space="preserve">Povezavo z IP-jem serverja v nadzornem centru v </w:t>
      </w:r>
      <w:r w:rsidR="006B510E" w:rsidRPr="00AD1F4C">
        <w:t xml:space="preserve">ČP </w:t>
      </w:r>
      <w:r w:rsidRPr="00AD1F4C">
        <w:t>Melje je potrebno izvesti z NTP (</w:t>
      </w:r>
      <w:proofErr w:type="spellStart"/>
      <w:r w:rsidRPr="00AD1F4C">
        <w:t>Network</w:t>
      </w:r>
      <w:proofErr w:type="spellEnd"/>
      <w:r w:rsidRPr="00AD1F4C">
        <w:t xml:space="preserve"> Time </w:t>
      </w:r>
      <w:proofErr w:type="spellStart"/>
      <w:r w:rsidRPr="00AD1F4C">
        <w:t>protocol</w:t>
      </w:r>
      <w:proofErr w:type="spellEnd"/>
      <w:r w:rsidRPr="00AD1F4C">
        <w:t xml:space="preserve">) protokolom. Na tem serverju je nameščen Siemens </w:t>
      </w:r>
      <w:proofErr w:type="spellStart"/>
      <w:r w:rsidRPr="00AD1F4C">
        <w:t>Telecontrol</w:t>
      </w:r>
      <w:proofErr w:type="spellEnd"/>
      <w:r w:rsidRPr="00AD1F4C">
        <w:t xml:space="preserve"> Server </w:t>
      </w:r>
      <w:proofErr w:type="spellStart"/>
      <w:r w:rsidRPr="00AD1F4C">
        <w:t>Basic</w:t>
      </w:r>
      <w:proofErr w:type="spellEnd"/>
      <w:r w:rsidRPr="00AD1F4C">
        <w:t xml:space="preserve">, ki potrebuje časovno sinhronizacijo z nadzornim PC-jem. Sinhronizacija se vrši preko NTP serverja “time.windows.com. Zgoraj našteto je ključnega pomena za stalno spremljanje dogodkov ob nenehnem spreminjanju vplivov na okolje. </w:t>
      </w:r>
    </w:p>
    <w:p w14:paraId="18D1F48C" w14:textId="77777777" w:rsidR="003D5037" w:rsidRPr="00AD1F4C" w:rsidRDefault="003D5037" w:rsidP="003D5037">
      <w:r w:rsidRPr="00AD1F4C">
        <w:t>Podatki in ukazi v lokalnem krmilju črpališča morajo biti kompatibilni z obstoječo podatkovno in ukazno strukturo v nadzornem SCADA sistemu in da ne zahtevajo dodatnih, nestandardnih, funkcionalnosti v njem.</w:t>
      </w:r>
    </w:p>
    <w:p w14:paraId="499F70C1" w14:textId="77777777" w:rsidR="003D5037" w:rsidRPr="00AD1F4C" w:rsidRDefault="003D5037" w:rsidP="003D5037">
      <w:pPr>
        <w:rPr>
          <w:rFonts w:cs="Aptos"/>
        </w:rPr>
      </w:pPr>
    </w:p>
    <w:p w14:paraId="04B58A69" w14:textId="77777777" w:rsidR="003D5037" w:rsidRPr="009E6AE9" w:rsidRDefault="003D5037" w:rsidP="003D5037">
      <w:pPr>
        <w:rPr>
          <w:rFonts w:cs="Aptos"/>
        </w:rPr>
      </w:pPr>
      <w:r w:rsidRPr="00AD1F4C">
        <w:rPr>
          <w:rFonts w:cs="Aptos"/>
        </w:rPr>
        <w:t xml:space="preserve">Lokalno ob črpališču se v stikalnem bloku vgradi krmilje s prosto </w:t>
      </w:r>
      <w:proofErr w:type="spellStart"/>
      <w:r w:rsidRPr="00AD1F4C">
        <w:rPr>
          <w:rFonts w:cs="Aptos"/>
        </w:rPr>
        <w:t>programljivim</w:t>
      </w:r>
      <w:proofErr w:type="spellEnd"/>
      <w:r w:rsidRPr="00AD1F4C">
        <w:rPr>
          <w:rFonts w:cs="Aptos"/>
        </w:rPr>
        <w:t xml:space="preserve"> krmilnikom SIMATIC S71200 ali novejša družina 1500 in GPRS/UMTS modemom. V črpalni jašek se namesti potopna sonda za zvezno meritev nivoja. Ob drugih zahtevah se lahko dogradi in nadgradi celotna periferija še z ostalim naborom merilne tehnike kot so merilci pretoka, sonde za merjenje pH, O2 sonda. Vgradita se nivojski stikali za zaščito suhega teka in detekcijo alarmnega maksimalnega nivoja. </w:t>
      </w:r>
      <w:r w:rsidRPr="009E6AE9">
        <w:rPr>
          <w:rFonts w:cs="Aptos"/>
        </w:rPr>
        <w:t xml:space="preserve">Aplikacijski program mora biti napisan tako, da je zagotovljeno: </w:t>
      </w:r>
    </w:p>
    <w:p w14:paraId="438BA002"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 xml:space="preserve">avtomatsko krmiljenje črpalk za vsako črpalko posebej. </w:t>
      </w:r>
    </w:p>
    <w:p w14:paraId="5E86399A"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 xml:space="preserve">ročno krmiljenje črpalk za vsako črpalko posebej. </w:t>
      </w:r>
    </w:p>
    <w:p w14:paraId="5E5CB0B8"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 xml:space="preserve">shranjevanje podatkov za nivo črpalnem jašku. </w:t>
      </w:r>
    </w:p>
    <w:p w14:paraId="24F472A4"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 xml:space="preserve">komuniciranje črpališča z nadzornim centrom. </w:t>
      </w:r>
    </w:p>
    <w:p w14:paraId="50DEB15A"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 xml:space="preserve">spremljanje v vgrajenimi sondami in merilno tehniko. </w:t>
      </w:r>
    </w:p>
    <w:p w14:paraId="0A46B73E"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 xml:space="preserve">izrisi histogramov za določene spremembe. </w:t>
      </w:r>
    </w:p>
    <w:p w14:paraId="55F08E6D" w14:textId="77777777" w:rsidR="003D5037" w:rsidRPr="009E6AE9" w:rsidRDefault="003D5037">
      <w:pPr>
        <w:pStyle w:val="Odstavekseznama"/>
        <w:numPr>
          <w:ilvl w:val="0"/>
          <w:numId w:val="17"/>
        </w:numPr>
        <w:spacing w:line="259" w:lineRule="auto"/>
        <w:jc w:val="left"/>
        <w:rPr>
          <w:rFonts w:ascii="Titillium Web" w:hAnsi="Titillium Web" w:cs="Aptos"/>
        </w:rPr>
      </w:pPr>
      <w:r w:rsidRPr="009E6AE9">
        <w:rPr>
          <w:rFonts w:ascii="Titillium Web" w:hAnsi="Titillium Web" w:cs="Aptos"/>
        </w:rPr>
        <w:t>implementiranje vseh aktivnosti in sprememb v skupni zbirni »</w:t>
      </w:r>
      <w:proofErr w:type="spellStart"/>
      <w:r w:rsidRPr="009E6AE9">
        <w:rPr>
          <w:rFonts w:ascii="Titillium Web" w:hAnsi="Titillium Web" w:cs="Aptos"/>
        </w:rPr>
        <w:t>historian</w:t>
      </w:r>
      <w:proofErr w:type="spellEnd"/>
      <w:r w:rsidRPr="009E6AE9">
        <w:rPr>
          <w:rFonts w:ascii="Titillium Web" w:hAnsi="Titillium Web" w:cs="Aptos"/>
        </w:rPr>
        <w:t xml:space="preserve">« program. </w:t>
      </w:r>
    </w:p>
    <w:p w14:paraId="0894E1B0" w14:textId="77777777" w:rsidR="003D5037" w:rsidRPr="009E6AE9" w:rsidRDefault="003D5037" w:rsidP="003D5037">
      <w:pPr>
        <w:rPr>
          <w:rFonts w:cs="Aptos"/>
        </w:rPr>
      </w:pPr>
    </w:p>
    <w:p w14:paraId="52A2DA9A" w14:textId="77777777" w:rsidR="003D5037" w:rsidRPr="00AD1F4C" w:rsidRDefault="003D5037" w:rsidP="003D5037">
      <w:pPr>
        <w:rPr>
          <w:rFonts w:cs="Aptos"/>
        </w:rPr>
      </w:pPr>
      <w:r w:rsidRPr="00AD1F4C">
        <w:rPr>
          <w:rFonts w:cs="Aptos"/>
        </w:rPr>
        <w:t xml:space="preserve">Pri ročnem načinu obratovanja se vklopi posamezna črpalka neodvisno od nivoja v črpalnem jašku. V tem načinu se črpalka avtomatsko izklopi le ob suhem teku. Ta način obratovanja je namenjen le </w:t>
      </w:r>
      <w:r w:rsidRPr="00AD1F4C">
        <w:rPr>
          <w:rFonts w:cs="Aptos"/>
        </w:rPr>
        <w:lastRenderedPageBreak/>
        <w:t xml:space="preserve">za preizkušanje obratovanja črpalke ob zamenjavi ali popravilu črpalke. Pri avtomatskem načinu obratovanja se črpalke vklapljajo in izklapljajo v odvisnosti od nastavljenega nivoja vklopa in izklopa v centru nadzornega sistema. </w:t>
      </w:r>
    </w:p>
    <w:p w14:paraId="4CA93297" w14:textId="77777777" w:rsidR="003D5037" w:rsidRPr="00AD1F4C" w:rsidRDefault="003D5037" w:rsidP="003D5037">
      <w:pPr>
        <w:rPr>
          <w:rFonts w:cs="Aptos"/>
        </w:rPr>
      </w:pPr>
      <w:r w:rsidRPr="00AD1F4C">
        <w:rPr>
          <w:rFonts w:cs="Aptos"/>
        </w:rPr>
        <w:t xml:space="preserve">Pri vsakem vklopu se vklopi druga črpalka tako, da črpalki delujeta izmenično. Ob zaznavi napake ene črpalke mora njeno funkcijo takoj prevzeti druga črpalka. Status pa mora biti poslan v nadzorni center. Tako imenovani »status« ali povratna zanka krmilja se imenuje »regulacija« katera je ključnega pomena za normalno delovanje samega črpališča ali čistilne naprave. </w:t>
      </w:r>
    </w:p>
    <w:p w14:paraId="1206B33C" w14:textId="27A9EA98" w:rsidR="003D5037" w:rsidRPr="00AD1F4C" w:rsidRDefault="003D5037" w:rsidP="003D5037">
      <w:pPr>
        <w:rPr>
          <w:rFonts w:cs="Aptos"/>
        </w:rPr>
      </w:pPr>
      <w:r w:rsidRPr="00AD1F4C">
        <w:rPr>
          <w:rFonts w:cs="Aptos"/>
        </w:rPr>
        <w:t>V krmilniku se shranjujejo podatki za nivo v črpalnem jašku</w:t>
      </w:r>
      <w:r w:rsidR="00E07EFE">
        <w:rPr>
          <w:rFonts w:cs="Aptos"/>
        </w:rPr>
        <w:t>,</w:t>
      </w:r>
      <w:r w:rsidRPr="00AD1F4C">
        <w:rPr>
          <w:rFonts w:cs="Aptos"/>
        </w:rPr>
        <w:t xml:space="preserve"> in sicer za obdobje 24 ur vsakih 10 minut. Ti podatki se enkrat dnevno ob določeni uri prenesejo v nadzorni center. V CNS-Nigrad se ti podatki shranjujejo za vsako dotično mesto kateri se kasneje uporabijo kot »orodje« monitoringa. Komuniciranje črpališča z nadzornim centrom je izvedeno preko LTE omrežja.</w:t>
      </w:r>
    </w:p>
    <w:p w14:paraId="2616B940" w14:textId="77777777" w:rsidR="003D5037" w:rsidRDefault="003D5037" w:rsidP="003D5037">
      <w:pPr>
        <w:snapToGrid w:val="0"/>
        <w:contextualSpacing/>
      </w:pPr>
    </w:p>
    <w:p w14:paraId="54F162F8" w14:textId="77777777" w:rsidR="00E61ADA" w:rsidRDefault="00E61ADA" w:rsidP="00E61ADA">
      <w:pPr>
        <w:snapToGrid w:val="0"/>
        <w:contextualSpacing/>
        <w:rPr>
          <w:b/>
          <w:bCs/>
          <w:u w:val="single"/>
        </w:rPr>
      </w:pPr>
      <w:r w:rsidRPr="00E61ADA">
        <w:rPr>
          <w:b/>
          <w:bCs/>
          <w:u w:val="single"/>
        </w:rPr>
        <w:t>Splošne tehnične zahteve samo za sklop 3</w:t>
      </w:r>
    </w:p>
    <w:p w14:paraId="196BCD7D" w14:textId="77777777" w:rsidR="00707DCD" w:rsidRDefault="00707DCD" w:rsidP="00707DCD">
      <w:pPr>
        <w:snapToGrid w:val="0"/>
        <w:contextualSpacing/>
        <w:rPr>
          <w:b/>
          <w:bCs/>
          <w:u w:val="single"/>
        </w:rPr>
      </w:pPr>
      <w:r w:rsidRPr="00707DCD">
        <w:rPr>
          <w:b/>
          <w:bCs/>
          <w:u w:val="single"/>
        </w:rPr>
        <w:t>Informacijska varnost</w:t>
      </w:r>
    </w:p>
    <w:p w14:paraId="0D221D27" w14:textId="12C79812" w:rsidR="00707DCD" w:rsidRPr="00707DCD" w:rsidRDefault="00707DCD" w:rsidP="00707DCD">
      <w:pPr>
        <w:snapToGrid w:val="0"/>
        <w:contextualSpacing/>
        <w:rPr>
          <w:b/>
          <w:bCs/>
          <w:u w:val="single"/>
        </w:rPr>
      </w:pPr>
      <w:r w:rsidRPr="00E36C42">
        <w:t>1. Certifikati in skladnost</w:t>
      </w:r>
    </w:p>
    <w:p w14:paraId="53FACC82" w14:textId="561CA032" w:rsidR="00707DCD" w:rsidRPr="00E36C42" w:rsidRDefault="00707DCD" w:rsidP="00E36C42">
      <w:pPr>
        <w:pStyle w:val="Odstavekseznama"/>
        <w:numPr>
          <w:ilvl w:val="0"/>
          <w:numId w:val="36"/>
        </w:numPr>
        <w:snapToGrid w:val="0"/>
        <w:contextualSpacing/>
      </w:pPr>
      <w:r w:rsidRPr="00E36C42">
        <w:rPr>
          <w:rFonts w:ascii="Titillium Web" w:hAnsi="Titillium Web"/>
        </w:rPr>
        <w:t>Dobavitelj mora zagotavljati skladnost svojega sistema in poslovanja z zahtevami standarda ISO/IEC 27001 ali enakovrednega.</w:t>
      </w:r>
    </w:p>
    <w:p w14:paraId="23D8B08B" w14:textId="6B12C2BD" w:rsidR="00707DCD" w:rsidRPr="00E36C42" w:rsidRDefault="00707DCD" w:rsidP="00E36C42">
      <w:pPr>
        <w:pStyle w:val="Odstavekseznama"/>
        <w:numPr>
          <w:ilvl w:val="0"/>
          <w:numId w:val="36"/>
        </w:numPr>
        <w:snapToGrid w:val="0"/>
        <w:contextualSpacing/>
      </w:pPr>
      <w:r w:rsidRPr="00E36C42">
        <w:rPr>
          <w:rFonts w:ascii="Titillium Web" w:hAnsi="Titillium Web"/>
        </w:rPr>
        <w:t>Dobavitelj mora na zahtevo naročnika predložiti dokazila o skladnosti (npr. certifikate</w:t>
      </w:r>
      <w:r w:rsidR="00133929">
        <w:rPr>
          <w:rFonts w:ascii="Titillium Web" w:hAnsi="Titillium Web"/>
        </w:rPr>
        <w:t xml:space="preserve"> </w:t>
      </w:r>
      <w:r w:rsidRPr="00E36C42">
        <w:rPr>
          <w:rFonts w:ascii="Titillium Web" w:hAnsi="Titillium Web"/>
        </w:rPr>
        <w:t>ali poročila o presoji).</w:t>
      </w:r>
    </w:p>
    <w:p w14:paraId="3252F95A" w14:textId="77777777" w:rsidR="00E36C42" w:rsidRPr="00E36C42" w:rsidRDefault="00E36C42" w:rsidP="00E36C42">
      <w:pPr>
        <w:pStyle w:val="Odstavekseznama"/>
        <w:snapToGrid w:val="0"/>
        <w:ind w:left="720"/>
        <w:contextualSpacing/>
      </w:pPr>
    </w:p>
    <w:p w14:paraId="26EB6CBD" w14:textId="6E595100" w:rsidR="00E61ADA" w:rsidRPr="008B4633" w:rsidRDefault="00707DCD" w:rsidP="00E61ADA">
      <w:pPr>
        <w:widowControl w:val="0"/>
        <w:tabs>
          <w:tab w:val="left" w:pos="90"/>
          <w:tab w:val="left" w:pos="964"/>
        </w:tabs>
        <w:autoSpaceDE w:val="0"/>
        <w:autoSpaceDN w:val="0"/>
        <w:adjustRightInd w:val="0"/>
        <w:rPr>
          <w:rFonts w:cs="Arial"/>
        </w:rPr>
      </w:pPr>
      <w:r>
        <w:rPr>
          <w:rFonts w:cs="Arial"/>
        </w:rPr>
        <w:t>2</w:t>
      </w:r>
      <w:r w:rsidR="00E61ADA" w:rsidRPr="008B4633">
        <w:rPr>
          <w:rFonts w:cs="Arial"/>
        </w:rPr>
        <w:t>. Upravljanje varnosti in tveganj</w:t>
      </w:r>
    </w:p>
    <w:p w14:paraId="06D7AC2F" w14:textId="6C60A1AC" w:rsidR="00E61ADA" w:rsidRPr="00E05C75" w:rsidRDefault="00E61ADA" w:rsidP="00E36C42">
      <w:pPr>
        <w:pStyle w:val="Odstavekseznama"/>
        <w:widowControl w:val="0"/>
        <w:numPr>
          <w:ilvl w:val="0"/>
          <w:numId w:val="29"/>
        </w:numPr>
        <w:tabs>
          <w:tab w:val="left" w:pos="90"/>
          <w:tab w:val="left" w:pos="964"/>
        </w:tabs>
        <w:autoSpaceDE w:val="0"/>
        <w:autoSpaceDN w:val="0"/>
        <w:adjustRightInd w:val="0"/>
        <w:rPr>
          <w:rFonts w:cs="Arial"/>
        </w:rPr>
      </w:pPr>
      <w:r w:rsidRPr="008C4812">
        <w:rPr>
          <w:rFonts w:ascii="Titillium Web" w:hAnsi="Titillium Web" w:cs="Arial"/>
          <w:szCs w:val="22"/>
        </w:rPr>
        <w:t>Dobavitelj mora izvajati redno analizo tveganj in ranljivosti za sistem in infrastrukturo</w:t>
      </w:r>
      <w:r w:rsidR="008C4812">
        <w:rPr>
          <w:rFonts w:ascii="Titillium Web" w:hAnsi="Titillium Web" w:cs="Arial"/>
          <w:szCs w:val="22"/>
        </w:rPr>
        <w:t xml:space="preserve"> </w:t>
      </w:r>
      <w:r w:rsidRPr="00E36C42">
        <w:rPr>
          <w:rFonts w:ascii="Titillium Web" w:hAnsi="Titillium Web" w:cs="Arial"/>
        </w:rPr>
        <w:t>vsaj enkrat letno ter o tem obvestiti naročnika.</w:t>
      </w:r>
    </w:p>
    <w:p w14:paraId="1AF546C4" w14:textId="77777777" w:rsidR="00E61ADA" w:rsidRPr="003C44EF" w:rsidRDefault="00E61ADA" w:rsidP="00E61ADA">
      <w:pPr>
        <w:pStyle w:val="Odstavekseznama"/>
        <w:widowControl w:val="0"/>
        <w:numPr>
          <w:ilvl w:val="0"/>
          <w:numId w:val="29"/>
        </w:numPr>
        <w:tabs>
          <w:tab w:val="left" w:pos="90"/>
          <w:tab w:val="left" w:pos="964"/>
        </w:tabs>
        <w:autoSpaceDE w:val="0"/>
        <w:autoSpaceDN w:val="0"/>
        <w:adjustRightInd w:val="0"/>
        <w:rPr>
          <w:rFonts w:ascii="Titillium Web" w:hAnsi="Titillium Web" w:cs="Arial"/>
          <w:szCs w:val="22"/>
        </w:rPr>
      </w:pPr>
      <w:r w:rsidRPr="003C44EF">
        <w:rPr>
          <w:rFonts w:ascii="Titillium Web" w:hAnsi="Titillium Web" w:cs="Arial"/>
          <w:szCs w:val="22"/>
        </w:rPr>
        <w:t>Vsi prenosi podatkov morajo biti zaščiteni s protokolom TLS 1.2 ali višje.</w:t>
      </w:r>
    </w:p>
    <w:p w14:paraId="4EA88FD0" w14:textId="77777777" w:rsidR="00E61ADA" w:rsidRPr="003C44EF" w:rsidRDefault="00E61ADA" w:rsidP="00E61ADA">
      <w:pPr>
        <w:pStyle w:val="Odstavekseznama"/>
        <w:widowControl w:val="0"/>
        <w:numPr>
          <w:ilvl w:val="0"/>
          <w:numId w:val="29"/>
        </w:numPr>
        <w:tabs>
          <w:tab w:val="left" w:pos="90"/>
          <w:tab w:val="left" w:pos="964"/>
        </w:tabs>
        <w:autoSpaceDE w:val="0"/>
        <w:autoSpaceDN w:val="0"/>
        <w:adjustRightInd w:val="0"/>
        <w:rPr>
          <w:rFonts w:ascii="Titillium Web" w:hAnsi="Titillium Web" w:cs="Arial"/>
          <w:szCs w:val="22"/>
        </w:rPr>
      </w:pPr>
      <w:r w:rsidRPr="003C44EF">
        <w:rPr>
          <w:rFonts w:ascii="Titillium Web" w:hAnsi="Titillium Web" w:cs="Arial"/>
          <w:szCs w:val="22"/>
        </w:rPr>
        <w:t>Vsi podatki morajo biti v mirovanju šifrirani z algoritmom AES-256 ali enakovrednim.</w:t>
      </w:r>
    </w:p>
    <w:p w14:paraId="33A20AC3" w14:textId="77777777" w:rsidR="00E61ADA" w:rsidRPr="00AE2710" w:rsidRDefault="00E61ADA" w:rsidP="00E61ADA">
      <w:pPr>
        <w:pStyle w:val="Odstavekseznama"/>
        <w:widowControl w:val="0"/>
        <w:numPr>
          <w:ilvl w:val="0"/>
          <w:numId w:val="29"/>
        </w:numPr>
        <w:tabs>
          <w:tab w:val="left" w:pos="90"/>
          <w:tab w:val="left" w:pos="964"/>
        </w:tabs>
        <w:autoSpaceDE w:val="0"/>
        <w:autoSpaceDN w:val="0"/>
        <w:adjustRightInd w:val="0"/>
        <w:rPr>
          <w:rFonts w:cs="Arial"/>
        </w:rPr>
      </w:pPr>
      <w:r w:rsidRPr="003C44EF">
        <w:rPr>
          <w:rFonts w:ascii="Titillium Web" w:hAnsi="Titillium Web" w:cs="Arial"/>
          <w:szCs w:val="22"/>
        </w:rPr>
        <w:t>Dobavitelj mora zagotoviti redno posodabljanje in odpravljanje ranljivosti v sistemu v naslednjih rokih:</w:t>
      </w:r>
    </w:p>
    <w:p w14:paraId="6A839967" w14:textId="77777777" w:rsidR="00E61ADA" w:rsidRPr="00AE2710" w:rsidRDefault="00E61ADA" w:rsidP="00E61ADA">
      <w:pPr>
        <w:pStyle w:val="Odstavekseznama"/>
        <w:widowControl w:val="0"/>
        <w:numPr>
          <w:ilvl w:val="0"/>
          <w:numId w:val="30"/>
        </w:numPr>
        <w:tabs>
          <w:tab w:val="left" w:pos="90"/>
          <w:tab w:val="left" w:pos="964"/>
        </w:tabs>
        <w:autoSpaceDE w:val="0"/>
        <w:autoSpaceDN w:val="0"/>
        <w:adjustRightInd w:val="0"/>
        <w:rPr>
          <w:rFonts w:cs="Arial"/>
        </w:rPr>
      </w:pPr>
      <w:r w:rsidRPr="003C44EF">
        <w:rPr>
          <w:rFonts w:ascii="Titillium Web" w:hAnsi="Titillium Web" w:cs="Arial"/>
          <w:szCs w:val="22"/>
        </w:rPr>
        <w:t>kritične ranljivosti: najkasneje v 72 urah po objavi,</w:t>
      </w:r>
    </w:p>
    <w:p w14:paraId="55A0F7F5" w14:textId="77777777" w:rsidR="00E61ADA" w:rsidRPr="00AE2710" w:rsidRDefault="00E61ADA" w:rsidP="00E61ADA">
      <w:pPr>
        <w:pStyle w:val="Odstavekseznama"/>
        <w:widowControl w:val="0"/>
        <w:numPr>
          <w:ilvl w:val="0"/>
          <w:numId w:val="30"/>
        </w:numPr>
        <w:tabs>
          <w:tab w:val="left" w:pos="90"/>
          <w:tab w:val="left" w:pos="964"/>
        </w:tabs>
        <w:autoSpaceDE w:val="0"/>
        <w:autoSpaceDN w:val="0"/>
        <w:adjustRightInd w:val="0"/>
        <w:rPr>
          <w:rFonts w:cs="Arial"/>
        </w:rPr>
      </w:pPr>
      <w:r w:rsidRPr="003C44EF">
        <w:rPr>
          <w:rFonts w:ascii="Titillium Web" w:hAnsi="Titillium Web" w:cs="Arial"/>
          <w:szCs w:val="22"/>
        </w:rPr>
        <w:t>visoke: najkasneje v 7 dneh,</w:t>
      </w:r>
    </w:p>
    <w:p w14:paraId="1B554F4B" w14:textId="77777777" w:rsidR="00E61ADA" w:rsidRPr="00AE2710" w:rsidRDefault="00E61ADA" w:rsidP="00E61ADA">
      <w:pPr>
        <w:pStyle w:val="Odstavekseznama"/>
        <w:widowControl w:val="0"/>
        <w:numPr>
          <w:ilvl w:val="0"/>
          <w:numId w:val="30"/>
        </w:numPr>
        <w:tabs>
          <w:tab w:val="left" w:pos="90"/>
          <w:tab w:val="left" w:pos="964"/>
        </w:tabs>
        <w:autoSpaceDE w:val="0"/>
        <w:autoSpaceDN w:val="0"/>
        <w:adjustRightInd w:val="0"/>
        <w:rPr>
          <w:rFonts w:cs="Arial"/>
        </w:rPr>
      </w:pPr>
      <w:r w:rsidRPr="003C44EF">
        <w:rPr>
          <w:rFonts w:ascii="Titillium Web" w:hAnsi="Titillium Web" w:cs="Arial"/>
          <w:szCs w:val="22"/>
        </w:rPr>
        <w:t>srednje: najkasneje v 30 dneh.</w:t>
      </w:r>
    </w:p>
    <w:p w14:paraId="32CFA931" w14:textId="77777777" w:rsidR="00E61ADA" w:rsidRPr="008B4633" w:rsidRDefault="00E61ADA" w:rsidP="00E61ADA">
      <w:pPr>
        <w:widowControl w:val="0"/>
        <w:tabs>
          <w:tab w:val="left" w:pos="90"/>
          <w:tab w:val="left" w:pos="964"/>
        </w:tabs>
        <w:autoSpaceDE w:val="0"/>
        <w:autoSpaceDN w:val="0"/>
        <w:adjustRightInd w:val="0"/>
        <w:rPr>
          <w:rFonts w:cs="Arial"/>
        </w:rPr>
      </w:pPr>
    </w:p>
    <w:p w14:paraId="639A9870" w14:textId="695B507F" w:rsidR="00E61ADA" w:rsidRPr="008B4633" w:rsidRDefault="00707DCD" w:rsidP="00E61ADA">
      <w:pPr>
        <w:widowControl w:val="0"/>
        <w:tabs>
          <w:tab w:val="left" w:pos="90"/>
          <w:tab w:val="left" w:pos="964"/>
        </w:tabs>
        <w:autoSpaceDE w:val="0"/>
        <w:autoSpaceDN w:val="0"/>
        <w:adjustRightInd w:val="0"/>
        <w:rPr>
          <w:rFonts w:cs="Arial"/>
        </w:rPr>
      </w:pPr>
      <w:r>
        <w:rPr>
          <w:rFonts w:cs="Arial"/>
        </w:rPr>
        <w:t>3</w:t>
      </w:r>
      <w:r w:rsidR="00E61ADA" w:rsidRPr="008B4633">
        <w:rPr>
          <w:rFonts w:cs="Arial"/>
        </w:rPr>
        <w:t>. Obveščanje o incidentih</w:t>
      </w:r>
    </w:p>
    <w:p w14:paraId="3CD6E026" w14:textId="77777777" w:rsidR="00E61ADA" w:rsidRPr="00AE2710" w:rsidRDefault="00E61ADA" w:rsidP="00E61ADA">
      <w:pPr>
        <w:pStyle w:val="Odstavekseznama"/>
        <w:widowControl w:val="0"/>
        <w:numPr>
          <w:ilvl w:val="0"/>
          <w:numId w:val="31"/>
        </w:numPr>
        <w:tabs>
          <w:tab w:val="left" w:pos="90"/>
          <w:tab w:val="left" w:pos="964"/>
        </w:tabs>
        <w:autoSpaceDE w:val="0"/>
        <w:autoSpaceDN w:val="0"/>
        <w:adjustRightInd w:val="0"/>
        <w:rPr>
          <w:rFonts w:cs="Arial"/>
        </w:rPr>
      </w:pPr>
      <w:r w:rsidRPr="003C44EF">
        <w:rPr>
          <w:rFonts w:ascii="Titillium Web" w:hAnsi="Titillium Web" w:cs="Arial"/>
          <w:szCs w:val="22"/>
        </w:rPr>
        <w:t xml:space="preserve">Dobavitelj mora naročnika nemudoma obvestiti o vsakem varnostnem incidentu, ki bi lahko vplival na avtentičnost, zaupnost, celovitost ali razpoložljivost podatkov. </w:t>
      </w:r>
    </w:p>
    <w:p w14:paraId="1A61D505" w14:textId="77777777" w:rsidR="00E61ADA" w:rsidRPr="00AE2710" w:rsidRDefault="00E61ADA" w:rsidP="00E61ADA">
      <w:pPr>
        <w:pStyle w:val="Odstavekseznama"/>
        <w:widowControl w:val="0"/>
        <w:numPr>
          <w:ilvl w:val="0"/>
          <w:numId w:val="31"/>
        </w:numPr>
        <w:tabs>
          <w:tab w:val="left" w:pos="90"/>
          <w:tab w:val="left" w:pos="964"/>
        </w:tabs>
        <w:autoSpaceDE w:val="0"/>
        <w:autoSpaceDN w:val="0"/>
        <w:adjustRightInd w:val="0"/>
        <w:rPr>
          <w:rFonts w:cs="Arial"/>
        </w:rPr>
      </w:pPr>
      <w:r w:rsidRPr="003C44EF">
        <w:rPr>
          <w:rFonts w:ascii="Titillium Web" w:hAnsi="Titillium Web" w:cs="Arial"/>
          <w:szCs w:val="22"/>
        </w:rPr>
        <w:t>Časovni okvir za obvestilo je najkasneje 24 ur po zaznavi incidenta.</w:t>
      </w:r>
    </w:p>
    <w:p w14:paraId="3635D1AC" w14:textId="77777777" w:rsidR="00E61ADA" w:rsidRPr="00AE2710" w:rsidRDefault="00E61ADA" w:rsidP="00E61ADA">
      <w:pPr>
        <w:pStyle w:val="Odstavekseznama"/>
        <w:widowControl w:val="0"/>
        <w:numPr>
          <w:ilvl w:val="0"/>
          <w:numId w:val="31"/>
        </w:numPr>
        <w:tabs>
          <w:tab w:val="left" w:pos="90"/>
          <w:tab w:val="left" w:pos="964"/>
        </w:tabs>
        <w:autoSpaceDE w:val="0"/>
        <w:autoSpaceDN w:val="0"/>
        <w:adjustRightInd w:val="0"/>
        <w:rPr>
          <w:rFonts w:cs="Arial"/>
        </w:rPr>
      </w:pPr>
      <w:r w:rsidRPr="003C44EF">
        <w:rPr>
          <w:rFonts w:ascii="Titillium Web" w:hAnsi="Titillium Web" w:cs="Arial"/>
          <w:szCs w:val="22"/>
        </w:rPr>
        <w:t>Dobavitelj mora sodelovati z naročnikom pri preiskavi in odpravi incidenta.</w:t>
      </w:r>
    </w:p>
    <w:p w14:paraId="49B97772" w14:textId="77777777" w:rsidR="00E61ADA" w:rsidRPr="008B4633" w:rsidRDefault="00E61ADA" w:rsidP="00E61ADA">
      <w:pPr>
        <w:widowControl w:val="0"/>
        <w:tabs>
          <w:tab w:val="left" w:pos="90"/>
          <w:tab w:val="left" w:pos="964"/>
        </w:tabs>
        <w:autoSpaceDE w:val="0"/>
        <w:autoSpaceDN w:val="0"/>
        <w:adjustRightInd w:val="0"/>
        <w:rPr>
          <w:rFonts w:cs="Arial"/>
        </w:rPr>
      </w:pPr>
    </w:p>
    <w:p w14:paraId="6B282096" w14:textId="73FBE55F" w:rsidR="00E61ADA" w:rsidRPr="008B4633" w:rsidRDefault="00707DCD" w:rsidP="00E61ADA">
      <w:pPr>
        <w:widowControl w:val="0"/>
        <w:tabs>
          <w:tab w:val="left" w:pos="90"/>
          <w:tab w:val="left" w:pos="964"/>
        </w:tabs>
        <w:autoSpaceDE w:val="0"/>
        <w:autoSpaceDN w:val="0"/>
        <w:adjustRightInd w:val="0"/>
        <w:rPr>
          <w:rFonts w:cs="Arial"/>
        </w:rPr>
      </w:pPr>
      <w:r>
        <w:rPr>
          <w:rFonts w:cs="Arial"/>
        </w:rPr>
        <w:t>4</w:t>
      </w:r>
      <w:r w:rsidR="00E61ADA" w:rsidRPr="008B4633">
        <w:rPr>
          <w:rFonts w:cs="Arial"/>
        </w:rPr>
        <w:t>. Dostop in pravice</w:t>
      </w:r>
    </w:p>
    <w:p w14:paraId="7D7701F7" w14:textId="77777777" w:rsidR="00E61ADA" w:rsidRPr="00AE2710" w:rsidRDefault="00E61ADA" w:rsidP="00E61ADA">
      <w:pPr>
        <w:pStyle w:val="Odstavekseznama"/>
        <w:widowControl w:val="0"/>
        <w:numPr>
          <w:ilvl w:val="0"/>
          <w:numId w:val="32"/>
        </w:numPr>
        <w:tabs>
          <w:tab w:val="left" w:pos="90"/>
          <w:tab w:val="left" w:pos="964"/>
        </w:tabs>
        <w:autoSpaceDE w:val="0"/>
        <w:autoSpaceDN w:val="0"/>
        <w:adjustRightInd w:val="0"/>
        <w:rPr>
          <w:rFonts w:cs="Arial"/>
        </w:rPr>
      </w:pPr>
      <w:r w:rsidRPr="003C44EF">
        <w:rPr>
          <w:rFonts w:ascii="Titillium Web" w:hAnsi="Titillium Web" w:cs="Arial"/>
          <w:szCs w:val="22"/>
        </w:rPr>
        <w:t xml:space="preserve">Vsi dostopi do sistema morajo omogočati </w:t>
      </w:r>
      <w:proofErr w:type="spellStart"/>
      <w:r w:rsidRPr="003C44EF">
        <w:rPr>
          <w:rFonts w:ascii="Titillium Web" w:hAnsi="Titillium Web" w:cs="Arial"/>
          <w:szCs w:val="22"/>
        </w:rPr>
        <w:t>večfaktorsko</w:t>
      </w:r>
      <w:proofErr w:type="spellEnd"/>
      <w:r w:rsidRPr="003C44EF">
        <w:rPr>
          <w:rFonts w:ascii="Titillium Web" w:hAnsi="Titillium Web" w:cs="Arial"/>
          <w:szCs w:val="22"/>
        </w:rPr>
        <w:t xml:space="preserve"> </w:t>
      </w:r>
      <w:proofErr w:type="spellStart"/>
      <w:r w:rsidRPr="003C44EF">
        <w:rPr>
          <w:rFonts w:ascii="Titillium Web" w:hAnsi="Titillium Web" w:cs="Arial"/>
          <w:szCs w:val="22"/>
        </w:rPr>
        <w:t>avtentikacijo</w:t>
      </w:r>
      <w:proofErr w:type="spellEnd"/>
      <w:r w:rsidRPr="003C44EF">
        <w:rPr>
          <w:rFonts w:ascii="Titillium Web" w:hAnsi="Titillium Web" w:cs="Arial"/>
          <w:szCs w:val="22"/>
        </w:rPr>
        <w:t xml:space="preserve"> MFA.</w:t>
      </w:r>
    </w:p>
    <w:p w14:paraId="59935B16" w14:textId="77777777" w:rsidR="00E61ADA" w:rsidRPr="00AE2710" w:rsidRDefault="00E61ADA" w:rsidP="00E61ADA">
      <w:pPr>
        <w:pStyle w:val="Odstavekseznama"/>
        <w:widowControl w:val="0"/>
        <w:numPr>
          <w:ilvl w:val="0"/>
          <w:numId w:val="32"/>
        </w:numPr>
        <w:tabs>
          <w:tab w:val="left" w:pos="90"/>
          <w:tab w:val="left" w:pos="964"/>
        </w:tabs>
        <w:autoSpaceDE w:val="0"/>
        <w:autoSpaceDN w:val="0"/>
        <w:adjustRightInd w:val="0"/>
        <w:rPr>
          <w:rFonts w:cs="Arial"/>
        </w:rPr>
      </w:pPr>
      <w:r w:rsidRPr="003C44EF">
        <w:rPr>
          <w:rFonts w:ascii="Titillium Web" w:hAnsi="Titillium Web" w:cs="Arial"/>
          <w:szCs w:val="22"/>
        </w:rPr>
        <w:t>Dobavitelj mora voditi revizijske sledi vseh dostopov in sprememb v sistemu ter jih na zahtevo predložiti naročniku.</w:t>
      </w:r>
    </w:p>
    <w:p w14:paraId="051A4CAA" w14:textId="77777777" w:rsidR="00E61ADA" w:rsidRPr="00AE2710" w:rsidRDefault="00E61ADA" w:rsidP="00E61ADA">
      <w:pPr>
        <w:pStyle w:val="Odstavekseznama"/>
        <w:widowControl w:val="0"/>
        <w:numPr>
          <w:ilvl w:val="0"/>
          <w:numId w:val="32"/>
        </w:numPr>
        <w:tabs>
          <w:tab w:val="left" w:pos="90"/>
          <w:tab w:val="left" w:pos="964"/>
        </w:tabs>
        <w:autoSpaceDE w:val="0"/>
        <w:autoSpaceDN w:val="0"/>
        <w:adjustRightInd w:val="0"/>
        <w:rPr>
          <w:rFonts w:cs="Arial"/>
        </w:rPr>
      </w:pPr>
      <w:r w:rsidRPr="003C44EF">
        <w:rPr>
          <w:rFonts w:ascii="Titillium Web" w:hAnsi="Titillium Web" w:cs="Arial"/>
          <w:szCs w:val="22"/>
        </w:rPr>
        <w:t xml:space="preserve">Administrativni dostopi morajo biti omejeni na najmanjše možno število oseb in po principu najmanjših pravic (angl. </w:t>
      </w:r>
      <w:proofErr w:type="spellStart"/>
      <w:r w:rsidRPr="003C44EF">
        <w:rPr>
          <w:rFonts w:ascii="Titillium Web" w:hAnsi="Titillium Web" w:cs="Arial"/>
          <w:szCs w:val="22"/>
        </w:rPr>
        <w:t>least</w:t>
      </w:r>
      <w:proofErr w:type="spellEnd"/>
      <w:r w:rsidRPr="003C44EF">
        <w:rPr>
          <w:rFonts w:ascii="Titillium Web" w:hAnsi="Titillium Web" w:cs="Arial"/>
          <w:szCs w:val="22"/>
        </w:rPr>
        <w:t xml:space="preserve"> </w:t>
      </w:r>
      <w:proofErr w:type="spellStart"/>
      <w:r w:rsidRPr="003C44EF">
        <w:rPr>
          <w:rFonts w:ascii="Titillium Web" w:hAnsi="Titillium Web" w:cs="Arial"/>
          <w:szCs w:val="22"/>
        </w:rPr>
        <w:t>privilege</w:t>
      </w:r>
      <w:proofErr w:type="spellEnd"/>
      <w:r w:rsidRPr="003C44EF">
        <w:rPr>
          <w:rFonts w:ascii="Titillium Web" w:hAnsi="Titillium Web" w:cs="Arial"/>
          <w:szCs w:val="22"/>
        </w:rPr>
        <w:t xml:space="preserve">). </w:t>
      </w:r>
    </w:p>
    <w:p w14:paraId="5CFBB7EC" w14:textId="77777777" w:rsidR="00E61ADA" w:rsidRPr="008B4633" w:rsidRDefault="00E61ADA" w:rsidP="00E61ADA">
      <w:pPr>
        <w:widowControl w:val="0"/>
        <w:tabs>
          <w:tab w:val="left" w:pos="90"/>
          <w:tab w:val="left" w:pos="964"/>
        </w:tabs>
        <w:autoSpaceDE w:val="0"/>
        <w:autoSpaceDN w:val="0"/>
        <w:adjustRightInd w:val="0"/>
        <w:rPr>
          <w:rFonts w:cs="Arial"/>
        </w:rPr>
      </w:pPr>
    </w:p>
    <w:p w14:paraId="3FCBD258" w14:textId="6F71E0F6" w:rsidR="00E61ADA" w:rsidRPr="008B4633" w:rsidRDefault="00707DCD" w:rsidP="00E61ADA">
      <w:pPr>
        <w:widowControl w:val="0"/>
        <w:tabs>
          <w:tab w:val="left" w:pos="90"/>
          <w:tab w:val="left" w:pos="964"/>
        </w:tabs>
        <w:autoSpaceDE w:val="0"/>
        <w:autoSpaceDN w:val="0"/>
        <w:adjustRightInd w:val="0"/>
        <w:rPr>
          <w:rFonts w:cs="Arial"/>
        </w:rPr>
      </w:pPr>
      <w:r>
        <w:rPr>
          <w:rFonts w:cs="Arial"/>
        </w:rPr>
        <w:t>5</w:t>
      </w:r>
      <w:r w:rsidR="00E61ADA" w:rsidRPr="008B4633">
        <w:rPr>
          <w:rFonts w:cs="Arial"/>
        </w:rPr>
        <w:t>. Podizvajalci</w:t>
      </w:r>
    </w:p>
    <w:p w14:paraId="09514C3E" w14:textId="5E73BE35" w:rsidR="00E61ADA" w:rsidRPr="00AE2710" w:rsidRDefault="00E61ADA" w:rsidP="00E61ADA">
      <w:pPr>
        <w:pStyle w:val="Odstavekseznama"/>
        <w:widowControl w:val="0"/>
        <w:numPr>
          <w:ilvl w:val="0"/>
          <w:numId w:val="33"/>
        </w:numPr>
        <w:tabs>
          <w:tab w:val="left" w:pos="90"/>
          <w:tab w:val="left" w:pos="964"/>
        </w:tabs>
        <w:autoSpaceDE w:val="0"/>
        <w:autoSpaceDN w:val="0"/>
        <w:adjustRightInd w:val="0"/>
        <w:rPr>
          <w:rFonts w:cs="Arial"/>
        </w:rPr>
      </w:pPr>
      <w:r w:rsidRPr="003C44EF">
        <w:rPr>
          <w:rFonts w:ascii="Titillium Web" w:hAnsi="Titillium Web" w:cs="Arial"/>
          <w:szCs w:val="22"/>
        </w:rPr>
        <w:t>Dobavitelj mora vnaprej pisno razkriti vse podizvajalce, ki bodo sodelovali pri izvajanju storitve</w:t>
      </w:r>
      <w:r w:rsidR="0014451D">
        <w:rPr>
          <w:rFonts w:ascii="Titillium Web" w:hAnsi="Titillium Web" w:cs="Arial"/>
          <w:szCs w:val="22"/>
        </w:rPr>
        <w:t>, skladno z 12. čl. tega okvirnega sporazuma.</w:t>
      </w:r>
    </w:p>
    <w:p w14:paraId="0EE6AAF0" w14:textId="77777777" w:rsidR="00E61ADA" w:rsidRPr="00AE2710" w:rsidRDefault="00E61ADA" w:rsidP="00E61ADA">
      <w:pPr>
        <w:pStyle w:val="Odstavekseznama"/>
        <w:widowControl w:val="0"/>
        <w:numPr>
          <w:ilvl w:val="0"/>
          <w:numId w:val="33"/>
        </w:numPr>
        <w:tabs>
          <w:tab w:val="left" w:pos="90"/>
          <w:tab w:val="left" w:pos="964"/>
        </w:tabs>
        <w:autoSpaceDE w:val="0"/>
        <w:autoSpaceDN w:val="0"/>
        <w:adjustRightInd w:val="0"/>
        <w:rPr>
          <w:rFonts w:cs="Arial"/>
        </w:rPr>
      </w:pPr>
      <w:r w:rsidRPr="003C44EF">
        <w:rPr>
          <w:rFonts w:ascii="Titillium Web" w:hAnsi="Titillium Web" w:cs="Arial"/>
          <w:szCs w:val="22"/>
        </w:rPr>
        <w:t>Dobavitelj je odgovoren za varnost in ravnanje svojih podizvajalcev.</w:t>
      </w:r>
    </w:p>
    <w:p w14:paraId="42386672" w14:textId="77777777" w:rsidR="00E61ADA" w:rsidRPr="008B4633" w:rsidRDefault="00E61ADA" w:rsidP="00E61ADA">
      <w:pPr>
        <w:widowControl w:val="0"/>
        <w:tabs>
          <w:tab w:val="left" w:pos="90"/>
          <w:tab w:val="left" w:pos="964"/>
        </w:tabs>
        <w:autoSpaceDE w:val="0"/>
        <w:autoSpaceDN w:val="0"/>
        <w:adjustRightInd w:val="0"/>
        <w:rPr>
          <w:rFonts w:cs="Arial"/>
        </w:rPr>
      </w:pPr>
    </w:p>
    <w:p w14:paraId="08BEF22B" w14:textId="6AB76CCC" w:rsidR="00E61ADA" w:rsidRPr="008B4633" w:rsidRDefault="00707DCD" w:rsidP="00E61ADA">
      <w:pPr>
        <w:widowControl w:val="0"/>
        <w:tabs>
          <w:tab w:val="left" w:pos="90"/>
          <w:tab w:val="left" w:pos="964"/>
        </w:tabs>
        <w:autoSpaceDE w:val="0"/>
        <w:autoSpaceDN w:val="0"/>
        <w:adjustRightInd w:val="0"/>
        <w:rPr>
          <w:rFonts w:cs="Arial"/>
        </w:rPr>
      </w:pPr>
      <w:r>
        <w:rPr>
          <w:rFonts w:cs="Arial"/>
        </w:rPr>
        <w:t>6</w:t>
      </w:r>
      <w:r w:rsidR="00E61ADA" w:rsidRPr="008B4633">
        <w:rPr>
          <w:rFonts w:cs="Arial"/>
        </w:rPr>
        <w:t>. Lokacija podatkov</w:t>
      </w:r>
    </w:p>
    <w:p w14:paraId="205D0B6D" w14:textId="77777777" w:rsidR="00E61ADA" w:rsidRPr="00AE2710" w:rsidRDefault="00E61ADA" w:rsidP="00E61ADA">
      <w:pPr>
        <w:pStyle w:val="Odstavekseznama"/>
        <w:widowControl w:val="0"/>
        <w:numPr>
          <w:ilvl w:val="0"/>
          <w:numId w:val="34"/>
        </w:numPr>
        <w:tabs>
          <w:tab w:val="left" w:pos="90"/>
          <w:tab w:val="left" w:pos="964"/>
        </w:tabs>
        <w:autoSpaceDE w:val="0"/>
        <w:autoSpaceDN w:val="0"/>
        <w:adjustRightInd w:val="0"/>
        <w:rPr>
          <w:rFonts w:cs="Arial"/>
        </w:rPr>
      </w:pPr>
      <w:r w:rsidRPr="003C44EF">
        <w:rPr>
          <w:rFonts w:ascii="Titillium Web" w:hAnsi="Titillium Web" w:cs="Arial"/>
          <w:szCs w:val="22"/>
        </w:rPr>
        <w:t>Vsi osebni podatki morajo biti obdelani in shranjeni znotraj EU/EEA.</w:t>
      </w:r>
    </w:p>
    <w:p w14:paraId="23273771" w14:textId="77777777" w:rsidR="00E61ADA" w:rsidRDefault="00E61ADA" w:rsidP="003D5037">
      <w:pPr>
        <w:snapToGrid w:val="0"/>
        <w:contextualSpacing/>
      </w:pPr>
    </w:p>
    <w:p w14:paraId="1B495583" w14:textId="77777777" w:rsidR="00E61ADA" w:rsidRDefault="00E61ADA" w:rsidP="003D5037">
      <w:pPr>
        <w:snapToGrid w:val="0"/>
        <w:contextualSpacing/>
      </w:pPr>
    </w:p>
    <w:p w14:paraId="599DEEFC" w14:textId="65B6A387" w:rsidR="00E07EFE" w:rsidRDefault="00E07EFE" w:rsidP="00E07EFE">
      <w:pPr>
        <w:snapToGrid w:val="0"/>
        <w:rPr>
          <w:i/>
          <w:iCs/>
        </w:rPr>
      </w:pPr>
      <w:r w:rsidRPr="00D44239">
        <w:rPr>
          <w:i/>
          <w:iCs/>
        </w:rPr>
        <w:t>(se ustrezno prilagodi) – za sklop 5</w:t>
      </w:r>
      <w:r w:rsidRPr="00AD1F4C">
        <w:rPr>
          <w:i/>
          <w:iCs/>
        </w:rPr>
        <w:t xml:space="preserve">  </w:t>
      </w:r>
    </w:p>
    <w:p w14:paraId="2CA4ADE0" w14:textId="77777777" w:rsidR="00A22F9A" w:rsidRDefault="00A22F9A" w:rsidP="00E07EFE">
      <w:pPr>
        <w:snapToGrid w:val="0"/>
        <w:rPr>
          <w:i/>
          <w:iCs/>
        </w:rPr>
      </w:pPr>
    </w:p>
    <w:p w14:paraId="652A49A9" w14:textId="77777777" w:rsidR="00A22F9A" w:rsidRPr="00D44239" w:rsidRDefault="00A22F9A" w:rsidP="00A22F9A">
      <w:pPr>
        <w:snapToGrid w:val="0"/>
      </w:pPr>
      <w:r w:rsidRPr="00A22F9A">
        <w:t xml:space="preserve">Predmet servisa je redno in izredno vzdrževanje infrardečih (IR) grelnih panelov, nameščenih v </w:t>
      </w:r>
      <w:r w:rsidRPr="00D44239">
        <w:t>objektih naročnika, z namenom zagotavljanja varnega, zanesljivega in učinkovitega delovanja.</w:t>
      </w:r>
    </w:p>
    <w:p w14:paraId="12ADA598" w14:textId="77777777" w:rsidR="00A22F9A" w:rsidRPr="00D44239" w:rsidRDefault="00A22F9A" w:rsidP="00E07EFE">
      <w:pPr>
        <w:snapToGrid w:val="0"/>
      </w:pPr>
    </w:p>
    <w:p w14:paraId="49CC2AD7" w14:textId="77777777" w:rsidR="00A22F9A" w:rsidRPr="00D44239" w:rsidRDefault="00A22F9A" w:rsidP="00A22F9A">
      <w:pPr>
        <w:snapToGrid w:val="0"/>
      </w:pPr>
      <w:r w:rsidRPr="00D44239">
        <w:t>Obseg predvidenega dela:</w:t>
      </w:r>
    </w:p>
    <w:p w14:paraId="0AE33D22" w14:textId="389446C2" w:rsidR="00A22F9A" w:rsidRPr="00D44239" w:rsidRDefault="00A22F9A" w:rsidP="00D44239">
      <w:pPr>
        <w:pStyle w:val="Odstavekseznama"/>
        <w:numPr>
          <w:ilvl w:val="0"/>
          <w:numId w:val="28"/>
        </w:numPr>
        <w:snapToGrid w:val="0"/>
        <w:rPr>
          <w:rFonts w:ascii="Titillium Web" w:hAnsi="Titillium Web"/>
        </w:rPr>
      </w:pPr>
      <w:r w:rsidRPr="00D44239">
        <w:rPr>
          <w:rFonts w:ascii="Titillium Web" w:hAnsi="Titillium Web"/>
        </w:rPr>
        <w:t xml:space="preserve">odpravo manjših napak in nastavitev, </w:t>
      </w:r>
    </w:p>
    <w:p w14:paraId="472D87E3" w14:textId="067F1A7C" w:rsidR="00A22F9A" w:rsidRPr="00D44239" w:rsidRDefault="00A22F9A" w:rsidP="00D44239">
      <w:pPr>
        <w:pStyle w:val="Odstavekseznama"/>
        <w:numPr>
          <w:ilvl w:val="0"/>
          <w:numId w:val="28"/>
        </w:numPr>
        <w:snapToGrid w:val="0"/>
        <w:rPr>
          <w:rFonts w:ascii="Titillium Web" w:hAnsi="Titillium Web"/>
        </w:rPr>
      </w:pPr>
      <w:r w:rsidRPr="00D44239">
        <w:rPr>
          <w:rFonts w:ascii="Titillium Web" w:hAnsi="Titillium Web"/>
        </w:rPr>
        <w:t>izvedbo izrednega servisa v primeru okvare.</w:t>
      </w:r>
    </w:p>
    <w:p w14:paraId="6126E4A6" w14:textId="77777777" w:rsidR="00A22F9A" w:rsidRPr="00D44239" w:rsidRDefault="00A22F9A" w:rsidP="00A22F9A">
      <w:pPr>
        <w:snapToGrid w:val="0"/>
      </w:pPr>
    </w:p>
    <w:p w14:paraId="0055FBAD" w14:textId="0ECE806C" w:rsidR="00A22F9A" w:rsidRPr="00D44239" w:rsidRDefault="00A22F9A" w:rsidP="00A22F9A">
      <w:pPr>
        <w:snapToGrid w:val="0"/>
      </w:pPr>
      <w:r w:rsidRPr="00D44239">
        <w:t>Zahteve glede varnosti in kakovosti</w:t>
      </w:r>
      <w:r w:rsidR="00D44239" w:rsidRPr="00D44239">
        <w:t>:</w:t>
      </w:r>
    </w:p>
    <w:p w14:paraId="7DA4D9A9" w14:textId="77777777" w:rsidR="00A22F9A" w:rsidRPr="00D44239" w:rsidRDefault="00A22F9A">
      <w:pPr>
        <w:numPr>
          <w:ilvl w:val="0"/>
          <w:numId w:val="24"/>
        </w:numPr>
        <w:snapToGrid w:val="0"/>
      </w:pPr>
      <w:r w:rsidRPr="00D44239">
        <w:t>Vsa dela morajo biti izvedena ob izklopu električnega napajanja, kjer je to potrebno.</w:t>
      </w:r>
    </w:p>
    <w:p w14:paraId="383F22FB" w14:textId="77777777" w:rsidR="00A22F9A" w:rsidRPr="00D44239" w:rsidRDefault="00A22F9A">
      <w:pPr>
        <w:numPr>
          <w:ilvl w:val="0"/>
          <w:numId w:val="24"/>
        </w:numPr>
        <w:snapToGrid w:val="0"/>
      </w:pPr>
      <w:r w:rsidRPr="00D44239">
        <w:t>Servis ne sme vplivati na zmanjšanje varnosti ali učinkovitosti delovanja IR panelov.</w:t>
      </w:r>
    </w:p>
    <w:p w14:paraId="692DBF56" w14:textId="77777777" w:rsidR="00A22F9A" w:rsidRPr="00D44239" w:rsidRDefault="00A22F9A">
      <w:pPr>
        <w:numPr>
          <w:ilvl w:val="0"/>
          <w:numId w:val="24"/>
        </w:numPr>
        <w:snapToGrid w:val="0"/>
      </w:pPr>
      <w:r w:rsidRPr="00D44239">
        <w:t>Uporaba nadomestnih delov je dovoljena le, če so ti originalni ali enakovredni, skladni s tehničnimi specifikacijami proizvajalca.</w:t>
      </w:r>
    </w:p>
    <w:p w14:paraId="1B124360" w14:textId="77777777" w:rsidR="00A22F9A" w:rsidRPr="00D44239" w:rsidRDefault="00A22F9A">
      <w:pPr>
        <w:numPr>
          <w:ilvl w:val="0"/>
          <w:numId w:val="24"/>
        </w:numPr>
        <w:snapToGrid w:val="0"/>
      </w:pPr>
      <w:r w:rsidRPr="00D44239">
        <w:t>Po opravljenem servisu mora biti zagotovljeno brezhibno in varno delovanje sistema</w:t>
      </w:r>
    </w:p>
    <w:p w14:paraId="6324F49C" w14:textId="77777777" w:rsidR="00A22F9A" w:rsidRPr="00D44239" w:rsidRDefault="00A22F9A" w:rsidP="00A22F9A">
      <w:pPr>
        <w:snapToGrid w:val="0"/>
        <w:rPr>
          <w:b/>
          <w:bCs/>
        </w:rPr>
      </w:pPr>
    </w:p>
    <w:p w14:paraId="70DC6520" w14:textId="23215EAB" w:rsidR="00A22F9A" w:rsidRPr="00D44239" w:rsidRDefault="00A22F9A" w:rsidP="00A22F9A">
      <w:pPr>
        <w:snapToGrid w:val="0"/>
      </w:pPr>
      <w:r w:rsidRPr="00D44239">
        <w:t>Rok odziva</w:t>
      </w:r>
      <w:r w:rsidR="00D44239">
        <w:t>:</w:t>
      </w:r>
    </w:p>
    <w:p w14:paraId="522075C9" w14:textId="438829CD" w:rsidR="00A22F9A" w:rsidRPr="00A22F9A" w:rsidRDefault="00A22F9A">
      <w:pPr>
        <w:numPr>
          <w:ilvl w:val="0"/>
          <w:numId w:val="25"/>
        </w:numPr>
        <w:snapToGrid w:val="0"/>
      </w:pPr>
      <w:r w:rsidRPr="00A22F9A">
        <w:t xml:space="preserve">Izredni servis: odzivni čas največ </w:t>
      </w:r>
      <w:r>
        <w:t xml:space="preserve">24 </w:t>
      </w:r>
      <w:r w:rsidRPr="00A22F9A">
        <w:t xml:space="preserve"> ur od prijave napake.</w:t>
      </w:r>
    </w:p>
    <w:p w14:paraId="42536EEB" w14:textId="77777777" w:rsidR="00A22F9A" w:rsidRPr="00A22F9A" w:rsidRDefault="00A22F9A">
      <w:pPr>
        <w:numPr>
          <w:ilvl w:val="0"/>
          <w:numId w:val="25"/>
        </w:numPr>
        <w:snapToGrid w:val="0"/>
      </w:pPr>
      <w:r w:rsidRPr="00A22F9A">
        <w:lastRenderedPageBreak/>
        <w:t>Redni servis: po predhodnem dogovoru z naročnikom.</w:t>
      </w:r>
    </w:p>
    <w:p w14:paraId="65480640" w14:textId="77777777" w:rsidR="00A22F9A" w:rsidRPr="00AD1F4C" w:rsidRDefault="00A22F9A" w:rsidP="00E07EFE">
      <w:pPr>
        <w:snapToGrid w:val="0"/>
      </w:pPr>
    </w:p>
    <w:p w14:paraId="50CD856B" w14:textId="77777777" w:rsidR="003D5037" w:rsidRPr="00AD1F4C" w:rsidRDefault="003D5037">
      <w:pPr>
        <w:numPr>
          <w:ilvl w:val="0"/>
          <w:numId w:val="6"/>
        </w:numPr>
        <w:spacing w:line="240" w:lineRule="auto"/>
        <w:jc w:val="center"/>
        <w:rPr>
          <w:rFonts w:eastAsia="Calibri"/>
          <w:bCs/>
        </w:rPr>
      </w:pPr>
      <w:r w:rsidRPr="00AD1F4C">
        <w:rPr>
          <w:bCs/>
        </w:rPr>
        <w:t>člen</w:t>
      </w:r>
    </w:p>
    <w:p w14:paraId="77844A69" w14:textId="77777777" w:rsidR="003D5037" w:rsidRPr="00AD1F4C" w:rsidRDefault="003D5037" w:rsidP="003D5037">
      <w:pPr>
        <w:snapToGrid w:val="0"/>
        <w:rPr>
          <w:bCs/>
        </w:rPr>
      </w:pPr>
      <w:r w:rsidRPr="00AD1F4C">
        <w:rPr>
          <w:bCs/>
        </w:rPr>
        <w:t xml:space="preserve">Naročnik in izvajalec se obvezujeta, da se bosta nemudoma obveščala o vseh bistvenih spremembah, ki so povezane z izvajanjem pogodbenih obveznosti. </w:t>
      </w:r>
    </w:p>
    <w:p w14:paraId="2927979B" w14:textId="77777777" w:rsidR="003D5037" w:rsidRPr="00AD1F4C" w:rsidRDefault="003D5037" w:rsidP="003D5037">
      <w:pPr>
        <w:snapToGrid w:val="0"/>
        <w:rPr>
          <w:bCs/>
        </w:rPr>
      </w:pPr>
    </w:p>
    <w:p w14:paraId="6EEFD9B7" w14:textId="68B5806A" w:rsidR="003D5037" w:rsidRPr="00AD1F4C" w:rsidRDefault="003D5037" w:rsidP="003D5037">
      <w:pPr>
        <w:snapToGrid w:val="0"/>
        <w:rPr>
          <w:bCs/>
        </w:rPr>
      </w:pPr>
      <w:r w:rsidRPr="00AD1F4C">
        <w:rPr>
          <w:bCs/>
        </w:rPr>
        <w:t xml:space="preserve">Sestavni del </w:t>
      </w:r>
      <w:r w:rsidR="003214D8">
        <w:rPr>
          <w:bCs/>
        </w:rPr>
        <w:t>okvirnega sporazuma</w:t>
      </w:r>
      <w:r w:rsidR="003214D8" w:rsidRPr="00AD1F4C">
        <w:rPr>
          <w:bCs/>
        </w:rPr>
        <w:t xml:space="preserve"> </w:t>
      </w:r>
      <w:r w:rsidRPr="00AD1F4C">
        <w:rPr>
          <w:bCs/>
        </w:rPr>
        <w:t xml:space="preserve">je sporazum o varnem delu in dostop do kritične infrastrukture. Podatkov s strani kritične infrastrukture ni dovoljeno prenašati tretjim osebam. </w:t>
      </w:r>
    </w:p>
    <w:p w14:paraId="02803B78" w14:textId="77777777" w:rsidR="003D5037" w:rsidRPr="00AD1F4C" w:rsidRDefault="003D5037" w:rsidP="003D5037">
      <w:pPr>
        <w:snapToGrid w:val="0"/>
        <w:rPr>
          <w:bCs/>
        </w:rPr>
      </w:pPr>
    </w:p>
    <w:p w14:paraId="28C2FD5B" w14:textId="06EC0B64" w:rsidR="003D5037" w:rsidRDefault="009E05D0" w:rsidP="009E05D0">
      <w:pPr>
        <w:snapToGrid w:val="0"/>
        <w:rPr>
          <w:bCs/>
        </w:rPr>
      </w:pPr>
      <w:r w:rsidRPr="009E05D0">
        <w:rPr>
          <w:bCs/>
        </w:rPr>
        <w:t>Izvajalec bo dela izvajal na kritični infrastrukturi, kot to določa DIREKTIVA (EU) 2024/3019 EVROPSKEGA PARLAMENTA IN SVET Komunalna infrastruktura za odpadno vodo je v Direktivi (EU) 2022/2557 Evropskega parlamenta in Sveta (20) priznana kot kritični subjekt, zato morajo države članice zagotoviti tudi, da se komunalne čistilne naprave in kanalizacijski sistemi</w:t>
      </w:r>
      <w:r>
        <w:rPr>
          <w:bCs/>
        </w:rPr>
        <w:t xml:space="preserve"> </w:t>
      </w:r>
      <w:r w:rsidRPr="009E05D0">
        <w:rPr>
          <w:bCs/>
        </w:rPr>
        <w:t>med njihovim načrtovanjem, gradnjo in upravljanjem ocenijo glede na njihovo ranljivost za ekstremne dogodke, do katerih pride zaradi podnebnih sprememb.</w:t>
      </w:r>
    </w:p>
    <w:p w14:paraId="3EFA2620" w14:textId="77777777" w:rsidR="009E05D0" w:rsidRPr="00AD1F4C" w:rsidRDefault="009E05D0" w:rsidP="009E05D0">
      <w:pPr>
        <w:snapToGrid w:val="0"/>
        <w:rPr>
          <w:bCs/>
        </w:rPr>
      </w:pPr>
    </w:p>
    <w:p w14:paraId="5B7E522E" w14:textId="77777777" w:rsidR="003D5037" w:rsidRPr="00AD1F4C" w:rsidRDefault="003D5037">
      <w:pPr>
        <w:numPr>
          <w:ilvl w:val="0"/>
          <w:numId w:val="6"/>
        </w:numPr>
        <w:spacing w:line="240" w:lineRule="auto"/>
        <w:jc w:val="center"/>
        <w:rPr>
          <w:rFonts w:eastAsia="Calibri"/>
          <w:bCs/>
        </w:rPr>
      </w:pPr>
      <w:r w:rsidRPr="00AD1F4C">
        <w:rPr>
          <w:bCs/>
        </w:rPr>
        <w:t>člen</w:t>
      </w:r>
    </w:p>
    <w:p w14:paraId="1823A044" w14:textId="73C7CDDF" w:rsidR="003D5037" w:rsidRPr="00AD1F4C" w:rsidRDefault="003D5037" w:rsidP="003D5037">
      <w:pPr>
        <w:snapToGrid w:val="0"/>
        <w:rPr>
          <w:bCs/>
        </w:rPr>
      </w:pPr>
      <w:r w:rsidRPr="00AD1F4C">
        <w:rPr>
          <w:bCs/>
        </w:rPr>
        <w:t xml:space="preserve">Izvajalec bo dela izvedel, ne glede na zakonodajo, samo s polnoletnimi osebami,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Izjave o varnosti iz zdravja pri delu so za čas veljavnosti </w:t>
      </w:r>
      <w:r w:rsidR="003214D8">
        <w:rPr>
          <w:bCs/>
        </w:rPr>
        <w:t>okvirnega sporazuma</w:t>
      </w:r>
      <w:r w:rsidRPr="00AD1F4C">
        <w:rPr>
          <w:bCs/>
        </w:rPr>
        <w:t xml:space="preserve"> deponirane pri naročniku.</w:t>
      </w:r>
    </w:p>
    <w:p w14:paraId="29C821ED" w14:textId="77777777" w:rsidR="003D5037" w:rsidRPr="00AD1F4C" w:rsidRDefault="003D5037" w:rsidP="003D5037">
      <w:pPr>
        <w:snapToGrid w:val="0"/>
        <w:rPr>
          <w:bCs/>
        </w:rPr>
      </w:pPr>
    </w:p>
    <w:p w14:paraId="7DCA5709" w14:textId="77777777" w:rsidR="003D5037" w:rsidRPr="00AD1F4C" w:rsidRDefault="003D5037" w:rsidP="003D5037">
      <w:pPr>
        <w:rPr>
          <w:rFonts w:eastAsia="Calibri"/>
          <w:bCs/>
          <w:iCs/>
        </w:rPr>
      </w:pPr>
      <w:r w:rsidRPr="00AD1F4C">
        <w:rPr>
          <w:bCs/>
          <w:iCs/>
        </w:rPr>
        <w:t>Izvajalec odgovarja za vso eventualno nastalo škodo, ki bi jo naročniku povzročili izvajalčevi delavci pri opravljanju svojega dela. O nastanku škode je izvajalec dolžan naročnika nemudoma obvestiti. Povzročena škoda se ugotovi ob skupnem ogledu skrbnikov tega okvirnega sporazuma in odgovorne osebe za dani objekt.</w:t>
      </w:r>
    </w:p>
    <w:p w14:paraId="567A0195" w14:textId="77777777" w:rsidR="003D5037" w:rsidRPr="00AD1F4C" w:rsidRDefault="003D5037" w:rsidP="003D5037">
      <w:pPr>
        <w:snapToGrid w:val="0"/>
        <w:rPr>
          <w:bCs/>
        </w:rPr>
      </w:pPr>
    </w:p>
    <w:p w14:paraId="219BA126" w14:textId="77777777" w:rsidR="003D5037" w:rsidRPr="00AD1F4C" w:rsidRDefault="003D5037">
      <w:pPr>
        <w:numPr>
          <w:ilvl w:val="0"/>
          <w:numId w:val="6"/>
        </w:numPr>
        <w:spacing w:line="240" w:lineRule="auto"/>
        <w:jc w:val="center"/>
        <w:rPr>
          <w:rFonts w:eastAsia="Calibri"/>
          <w:bCs/>
        </w:rPr>
      </w:pPr>
      <w:r w:rsidRPr="00AD1F4C">
        <w:rPr>
          <w:bCs/>
        </w:rPr>
        <w:t>člen</w:t>
      </w:r>
    </w:p>
    <w:p w14:paraId="6A81F77C" w14:textId="77777777" w:rsidR="003D5037" w:rsidRPr="00AD1F4C" w:rsidRDefault="003D5037" w:rsidP="003D5037">
      <w:pPr>
        <w:rPr>
          <w:rFonts w:cs="Arial"/>
          <w:i/>
          <w:iCs/>
        </w:rPr>
      </w:pPr>
      <w:r w:rsidRPr="00AD1F4C">
        <w:rPr>
          <w:rFonts w:cs="Arial"/>
          <w:i/>
          <w:iCs/>
        </w:rPr>
        <w:t xml:space="preserve">(Opomba: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sporazuma. V kolikor želi izvajalec naknadno vključiti podizvajalca, mora vključeni podizvajalec izpolnjevati vse pogoje in ostale </w:t>
      </w:r>
      <w:r w:rsidRPr="00AD1F4C">
        <w:rPr>
          <w:rFonts w:cs="Arial"/>
          <w:i/>
          <w:iCs/>
        </w:rPr>
        <w:lastRenderedPageBreak/>
        <w:t>zahteve naročnika v zvezi s podizvajalci, ki so bili navedeni v dokumentaciji JN, na podlagi katere je bi sklenjen ta okvirni sporazum. Za vključitev podizvajalca mora izvajalec predhodno pridobiti soglasje naročnika in skleniti aneks k tem okvirnem sporazumu.«)</w:t>
      </w:r>
    </w:p>
    <w:p w14:paraId="1700313B" w14:textId="77777777" w:rsidR="003D5037" w:rsidRPr="00AD1F4C" w:rsidRDefault="003D5037" w:rsidP="003D5037">
      <w:pPr>
        <w:rPr>
          <w:rFonts w:cs="Arial"/>
        </w:rPr>
      </w:pPr>
    </w:p>
    <w:p w14:paraId="7D6D6E76"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AD1F4C">
        <w:rPr>
          <w:rFonts w:eastAsia="Calibri"/>
          <w:iCs/>
        </w:rPr>
        <w:t xml:space="preserve">Za izvajalca bodo dela po tem okvirnem sporazumu izvajali naslednji podizvajalci: </w:t>
      </w:r>
    </w:p>
    <w:p w14:paraId="6A339063" w14:textId="77777777" w:rsidR="003D5037" w:rsidRPr="00AD1F4C" w:rsidRDefault="003D5037" w:rsidP="003D5037">
      <w:pPr>
        <w:spacing w:before="120" w:after="120"/>
      </w:pPr>
      <w:r w:rsidRPr="00AD1F4C">
        <w:t>[naziv in polni naslov],</w:t>
      </w:r>
    </w:p>
    <w:p w14:paraId="573718FB" w14:textId="77777777" w:rsidR="003D5037" w:rsidRPr="00AD1F4C" w:rsidRDefault="003D5037" w:rsidP="003D5037">
      <w:pPr>
        <w:spacing w:before="120" w:after="120"/>
      </w:pPr>
      <w:r w:rsidRPr="00AD1F4C">
        <w:t>Matična številka: [številka],</w:t>
      </w:r>
    </w:p>
    <w:p w14:paraId="77C6280D" w14:textId="77777777" w:rsidR="003D5037" w:rsidRPr="00AD1F4C" w:rsidRDefault="003D5037" w:rsidP="003D5037">
      <w:pPr>
        <w:spacing w:before="120" w:after="120"/>
      </w:pPr>
      <w:r w:rsidRPr="00AD1F4C">
        <w:t>Davčna številka: [številka],</w:t>
      </w:r>
    </w:p>
    <w:p w14:paraId="07FB76E2" w14:textId="77777777" w:rsidR="003D5037" w:rsidRPr="00AD1F4C" w:rsidRDefault="003D5037" w:rsidP="003D5037">
      <w:pPr>
        <w:spacing w:before="120" w:after="120"/>
      </w:pPr>
      <w:r w:rsidRPr="00AD1F4C">
        <w:t>TRR: [številka],</w:t>
      </w:r>
    </w:p>
    <w:p w14:paraId="550C6ED4"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iCs/>
        </w:rPr>
      </w:pPr>
    </w:p>
    <w:p w14:paraId="590493BB"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iCs/>
        </w:rPr>
      </w:pPr>
      <w:r w:rsidRPr="00AD1F4C">
        <w:rPr>
          <w:rFonts w:eastAsia="Calibri"/>
          <w:iCs/>
        </w:rPr>
        <w:t>[naziv in polni naslov]</w:t>
      </w:r>
    </w:p>
    <w:p w14:paraId="1FA4492C"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iCs/>
        </w:rPr>
      </w:pPr>
      <w:r w:rsidRPr="00AD1F4C">
        <w:rPr>
          <w:rFonts w:eastAsia="Calibri"/>
          <w:iCs/>
        </w:rPr>
        <w:t>Itd.</w:t>
      </w:r>
    </w:p>
    <w:p w14:paraId="7C97E776"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iCs/>
        </w:rPr>
      </w:pPr>
    </w:p>
    <w:p w14:paraId="6A9788D5"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iCs/>
        </w:rPr>
      </w:pPr>
      <w:r w:rsidRPr="00AD1F4C">
        <w:rPr>
          <w:rFonts w:eastAsia="Calibri"/>
          <w:iCs/>
        </w:rPr>
        <w:t>Podizvajalec zahteva/ne zahteva neposredna plačila. Izvajalec pooblašča naročnika, da na podlagi potrjenega računa oz. situacije neposredno plačuje podizvajalcem.</w:t>
      </w:r>
    </w:p>
    <w:p w14:paraId="52695408" w14:textId="77777777" w:rsidR="003D5037" w:rsidRPr="00AD1F4C" w:rsidRDefault="003D5037" w:rsidP="003D503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iCs/>
        </w:rPr>
      </w:pPr>
    </w:p>
    <w:p w14:paraId="2DC98C07" w14:textId="77777777" w:rsidR="003D5037" w:rsidRPr="00AD1F4C" w:rsidRDefault="003D5037" w:rsidP="003D5037">
      <w:pPr>
        <w:spacing w:line="240" w:lineRule="auto"/>
        <w:rPr>
          <w:rFonts w:eastAsia="Calibri"/>
          <w:iCs/>
        </w:rPr>
      </w:pPr>
      <w:r w:rsidRPr="00AD1F4C">
        <w:rPr>
          <w:rFonts w:eastAsia="Calibri"/>
          <w:iCs/>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w:t>
      </w:r>
      <w:r w:rsidRPr="00AD1F4C">
        <w:rPr>
          <w:rFonts w:cs="Arial"/>
        </w:rPr>
        <w:t>izvajalcem</w:t>
      </w:r>
      <w:r w:rsidRPr="00AD1F4C">
        <w:rPr>
          <w:rFonts w:eastAsia="Calibri"/>
          <w:iCs/>
        </w:rPr>
        <w:t xml:space="preserve">), v petih dneh od sklenitve te pogodbe. Naročnik bo po prejemu kopije pogodbe preveril, ali ima </w:t>
      </w:r>
      <w:r w:rsidRPr="00AD1F4C">
        <w:rPr>
          <w:rFonts w:cs="Arial"/>
        </w:rPr>
        <w:t xml:space="preserve">izvajalčevo </w:t>
      </w:r>
      <w:r w:rsidRPr="00AD1F4C">
        <w:rPr>
          <w:rFonts w:eastAsia="Calibri"/>
          <w:iCs/>
        </w:rPr>
        <w:t xml:space="preserve">pooblastilo in podizvajalčevo soglasje. Če pooblastila ali soglasja nima, bo </w:t>
      </w:r>
      <w:r w:rsidRPr="00AD1F4C">
        <w:rPr>
          <w:rFonts w:cs="Arial"/>
        </w:rPr>
        <w:t xml:space="preserve">izvajalca </w:t>
      </w:r>
      <w:r w:rsidRPr="00AD1F4C">
        <w:rPr>
          <w:rFonts w:eastAsia="Calibri"/>
          <w:iCs/>
        </w:rPr>
        <w:t xml:space="preserve">ali podizvajalca nemudoma pozval, da mu ta dokument predloži v roku petih dni od prejema poziva. Če </w:t>
      </w:r>
      <w:r w:rsidRPr="00AD1F4C">
        <w:rPr>
          <w:rFonts w:cs="Arial"/>
        </w:rPr>
        <w:t xml:space="preserve">izvajalec </w:t>
      </w:r>
      <w:r w:rsidRPr="00AD1F4C">
        <w:rPr>
          <w:rFonts w:eastAsia="Calibri"/>
          <w:iCs/>
        </w:rPr>
        <w:t>ali podizvajalec pooblastila ali soglasja naročniku ne predloži v tem roku, bo naročnik Državni revizijski komisiji predlagal, da uvede postopek o prekršku iz prvega odstavka 112. člena ZJN-3.</w:t>
      </w:r>
    </w:p>
    <w:p w14:paraId="280DA935" w14:textId="77777777" w:rsidR="003D5037" w:rsidRPr="00AD1F4C" w:rsidRDefault="003D5037" w:rsidP="003D5037">
      <w:pPr>
        <w:spacing w:line="240" w:lineRule="auto"/>
        <w:rPr>
          <w:rFonts w:eastAsia="Calibri"/>
          <w:b/>
        </w:rPr>
      </w:pPr>
    </w:p>
    <w:p w14:paraId="2F2126BA" w14:textId="77777777" w:rsidR="003D5037" w:rsidRPr="00AD1F4C" w:rsidRDefault="003D5037">
      <w:pPr>
        <w:numPr>
          <w:ilvl w:val="0"/>
          <w:numId w:val="6"/>
        </w:numPr>
        <w:spacing w:line="240" w:lineRule="auto"/>
        <w:jc w:val="center"/>
        <w:rPr>
          <w:bCs/>
        </w:rPr>
      </w:pPr>
      <w:r w:rsidRPr="00AD1F4C">
        <w:rPr>
          <w:bCs/>
        </w:rPr>
        <w:t>člen</w:t>
      </w:r>
    </w:p>
    <w:p w14:paraId="25D78A8F" w14:textId="77777777" w:rsidR="003D5037" w:rsidRDefault="003D5037" w:rsidP="003D5037">
      <w:pPr>
        <w:rPr>
          <w:bCs/>
        </w:rPr>
      </w:pPr>
      <w:r w:rsidRPr="00666875">
        <w:rPr>
          <w:bCs/>
        </w:rPr>
        <w:t>V primeru, da pride do zamude izvedbe storitve oziroma dobave blaga in le-ta ni posledica višje sile, je dogovorjena pogodbena kazen v višini enega odstotka (1 %) ponudbene vrednosti brez DDV za vsak dan zamude (za vsakih začetnih 24 ur), pri čemer sme pogodbena kazen znašati največ deset odstotkov (10 %) ponudbene vrednosti brez DDV.</w:t>
      </w:r>
    </w:p>
    <w:p w14:paraId="6E1E8245" w14:textId="77777777" w:rsidR="00584036" w:rsidRPr="00AD1F4C" w:rsidRDefault="00584036" w:rsidP="003D5037">
      <w:pPr>
        <w:rPr>
          <w:bCs/>
        </w:rPr>
      </w:pPr>
    </w:p>
    <w:p w14:paraId="1DF56214" w14:textId="177A4528" w:rsidR="00584036" w:rsidRPr="00584036" w:rsidRDefault="00584036" w:rsidP="00584036">
      <w:pPr>
        <w:rPr>
          <w:bCs/>
        </w:rPr>
      </w:pPr>
      <w:r w:rsidRPr="00584036">
        <w:rPr>
          <w:bCs/>
        </w:rPr>
        <w:t xml:space="preserve">V kolikor pogodbena kazen preseže deset odstotkov (10 %) pogodbene vrednosti brez DDV, lahko naročnik unovči finančno zavarovanje za dobro izvedbo pogodbenih obveznosti in od </w:t>
      </w:r>
      <w:r w:rsidR="002E1AE1">
        <w:rPr>
          <w:bCs/>
        </w:rPr>
        <w:t>okvirnega sporazuma</w:t>
      </w:r>
      <w:r w:rsidRPr="00584036">
        <w:rPr>
          <w:bCs/>
        </w:rPr>
        <w:t xml:space="preserve"> odstopi, brez kakršnekoli obveznosti do izvajalca.</w:t>
      </w:r>
    </w:p>
    <w:p w14:paraId="69C063AB" w14:textId="77777777" w:rsidR="00584036" w:rsidRPr="00584036" w:rsidRDefault="00584036" w:rsidP="00584036">
      <w:pPr>
        <w:rPr>
          <w:bCs/>
        </w:rPr>
      </w:pPr>
    </w:p>
    <w:p w14:paraId="58EB5362" w14:textId="14BC7F20" w:rsidR="003D5037" w:rsidRDefault="00584036" w:rsidP="00584036">
      <w:pPr>
        <w:rPr>
          <w:bCs/>
        </w:rPr>
      </w:pPr>
      <w:r w:rsidRPr="00584036">
        <w:rPr>
          <w:bCs/>
        </w:rPr>
        <w:t>Naročnik si pridrži pravico uveljaviti pogodbeno kazen pri plačilu računa, čeprav o kršitvi izvedbenega roka izvajalca na to ni opozoril.</w:t>
      </w:r>
    </w:p>
    <w:p w14:paraId="3CB5095C" w14:textId="77777777" w:rsidR="00584036" w:rsidRPr="00AD1F4C" w:rsidRDefault="00584036" w:rsidP="00584036">
      <w:pPr>
        <w:rPr>
          <w:bCs/>
        </w:rPr>
      </w:pPr>
    </w:p>
    <w:p w14:paraId="56EAC2B9" w14:textId="77777777" w:rsidR="003D5037" w:rsidRPr="00666875" w:rsidRDefault="003D5037" w:rsidP="003D5037">
      <w:pPr>
        <w:rPr>
          <w:bCs/>
        </w:rPr>
      </w:pPr>
      <w:r w:rsidRPr="00666875">
        <w:rPr>
          <w:bCs/>
        </w:rPr>
        <w:t>Naročnik in izvajalec soglašata, da naročnikova pravica zaračunati pogodbeno kazen ni pogojena z nastankom škode naročniku.</w:t>
      </w:r>
    </w:p>
    <w:p w14:paraId="073D112C" w14:textId="77777777" w:rsidR="003D5037" w:rsidRPr="00666875" w:rsidRDefault="003D5037" w:rsidP="003D5037">
      <w:pPr>
        <w:rPr>
          <w:bCs/>
        </w:rPr>
      </w:pPr>
    </w:p>
    <w:p w14:paraId="4CC86FEB" w14:textId="77777777" w:rsidR="003D5037" w:rsidRPr="00666875" w:rsidRDefault="003D5037" w:rsidP="003D5037">
      <w:pPr>
        <w:rPr>
          <w:bCs/>
        </w:rPr>
      </w:pPr>
      <w:r w:rsidRPr="00666875">
        <w:rPr>
          <w:bCs/>
        </w:rPr>
        <w:t>Plačilo pogodbene kazni ne izključuje ali znižuje odgovornosti za morebitno škodo.</w:t>
      </w:r>
    </w:p>
    <w:p w14:paraId="407A6748" w14:textId="77777777" w:rsidR="003D5037" w:rsidRPr="00666875" w:rsidRDefault="003D5037" w:rsidP="003D5037">
      <w:pPr>
        <w:rPr>
          <w:bCs/>
        </w:rPr>
      </w:pPr>
    </w:p>
    <w:p w14:paraId="70B4E939" w14:textId="77777777" w:rsidR="0014451D" w:rsidRPr="00AD1F4C" w:rsidRDefault="0014451D" w:rsidP="0014451D">
      <w:pPr>
        <w:rPr>
          <w:bCs/>
        </w:rPr>
      </w:pPr>
      <w:r w:rsidRPr="00666875">
        <w:rPr>
          <w:bCs/>
        </w:rPr>
        <w:t>Če ima naročnik zaradi zamude ali nekakovostne</w:t>
      </w:r>
      <w:r>
        <w:rPr>
          <w:bCs/>
        </w:rPr>
        <w:t>, nestrokovne izvedbe ali nevestnega ravnanja</w:t>
      </w:r>
      <w:r w:rsidRPr="00666875">
        <w:rPr>
          <w:bCs/>
        </w:rPr>
        <w:t xml:space="preserve"> izvajalca stroške in škodo, ki presega pogodbeno kazen, je izvajalec poleg pogodbene kazni dolžan plačati tudi vse nastale stroške in povrniti škodo zaradi zamude v višini, ko jo bo naročnik zaračunal po opravljeni storitvi oziroma prevzemu.</w:t>
      </w:r>
    </w:p>
    <w:p w14:paraId="4D7A0ECA" w14:textId="77777777" w:rsidR="003D5037" w:rsidRPr="00AD1F4C" w:rsidRDefault="003D5037" w:rsidP="003D5037">
      <w:pPr>
        <w:rPr>
          <w:bCs/>
        </w:rPr>
      </w:pPr>
    </w:p>
    <w:p w14:paraId="5E9638F7" w14:textId="67EA2D3B" w:rsidR="003D5037" w:rsidRDefault="003D5037" w:rsidP="003D5037">
      <w:pPr>
        <w:numPr>
          <w:ilvl w:val="12"/>
          <w:numId w:val="0"/>
        </w:numPr>
        <w:rPr>
          <w:bCs/>
        </w:rPr>
      </w:pPr>
      <w:r w:rsidRPr="00AD1F4C">
        <w:rPr>
          <w:bCs/>
        </w:rPr>
        <w:t>Za poplačilo nastalih stroškov in škode lahko naročnik unovči finančno zavarovanje za dobro izvedbo pogodbenih obveznosti, v kolikor pa le-ta ne zadostuje, mora izvajalec plačati razliko do polne višine nastalih stroškov in škode v 30 dn</w:t>
      </w:r>
      <w:r w:rsidR="00546A35">
        <w:rPr>
          <w:bCs/>
        </w:rPr>
        <w:t>eh</w:t>
      </w:r>
      <w:r w:rsidRPr="00AD1F4C">
        <w:rPr>
          <w:bCs/>
        </w:rPr>
        <w:t xml:space="preserve"> od datuma prejema pisnega zahtevka naročnika.</w:t>
      </w:r>
    </w:p>
    <w:p w14:paraId="30819CCE" w14:textId="77777777" w:rsidR="002F4299" w:rsidRDefault="002F4299" w:rsidP="003D5037">
      <w:pPr>
        <w:numPr>
          <w:ilvl w:val="12"/>
          <w:numId w:val="0"/>
        </w:numPr>
        <w:rPr>
          <w:bCs/>
        </w:rPr>
      </w:pPr>
    </w:p>
    <w:p w14:paraId="1EA770C9" w14:textId="2BD4DDA2" w:rsidR="002F4299" w:rsidRDefault="002F4299" w:rsidP="003D5037">
      <w:pPr>
        <w:numPr>
          <w:ilvl w:val="12"/>
          <w:numId w:val="0"/>
        </w:numPr>
        <w:rPr>
          <w:rFonts w:eastAsia="Calibri"/>
          <w:bCs/>
          <w:color w:val="auto"/>
        </w:rPr>
      </w:pPr>
      <w:r w:rsidRPr="002F4299">
        <w:rPr>
          <w:rFonts w:eastAsia="Calibri"/>
          <w:bCs/>
          <w:color w:val="auto"/>
        </w:rPr>
        <w:t>Če izvajalec ne dobavi blaga ali ne izvede storitve v dogovorjenem roku, zamuda pa ni posledica višje sile ali če izvajalec ne zagotovi ustrezne kakovosti blaga ali storitve, lahko naročnik nedobavljeno blago ali storitev naroči na prostem trgu (kritni kup). Izvajalec je dolžan naročniku povrniti razliko med pogodbeno in kritno ceno ter vse s tem povezane stroške.</w:t>
      </w:r>
    </w:p>
    <w:p w14:paraId="6A67851D" w14:textId="47B4032F" w:rsidR="00666875" w:rsidRPr="00AD1F4C" w:rsidRDefault="00666875" w:rsidP="003D5037">
      <w:pPr>
        <w:numPr>
          <w:ilvl w:val="12"/>
          <w:numId w:val="0"/>
        </w:numPr>
        <w:rPr>
          <w:rFonts w:eastAsia="Calibri"/>
          <w:bCs/>
          <w:color w:val="auto"/>
        </w:rPr>
      </w:pPr>
      <w:r w:rsidRPr="00666875">
        <w:rPr>
          <w:rFonts w:eastAsia="Calibri"/>
          <w:bCs/>
          <w:color w:val="auto"/>
        </w:rPr>
        <w:t>Naročnik bo zaračunal ponudniku manipulativne stroške v skupni višini petnajst odstotkov (15 %) od neto vrednosti izstavljenega računa. Za manipulativne stroške bo izstavil račun z rokom plačila trideset (30) dni od dneva izstavitve in jih poračunal z izjavo o enostranskem pobotu.</w:t>
      </w:r>
    </w:p>
    <w:p w14:paraId="441456EA" w14:textId="77777777" w:rsidR="003D5037" w:rsidRPr="00AD1F4C" w:rsidRDefault="003D5037" w:rsidP="003D5037">
      <w:pPr>
        <w:numPr>
          <w:ilvl w:val="12"/>
          <w:numId w:val="0"/>
        </w:numPr>
        <w:rPr>
          <w:rFonts w:eastAsia="Calibri"/>
          <w:bCs/>
          <w:color w:val="auto"/>
        </w:rPr>
      </w:pPr>
    </w:p>
    <w:p w14:paraId="5B571A29" w14:textId="77777777" w:rsidR="003D5037" w:rsidRPr="00AD1F4C" w:rsidRDefault="003D5037">
      <w:pPr>
        <w:numPr>
          <w:ilvl w:val="0"/>
          <w:numId w:val="6"/>
        </w:numPr>
        <w:spacing w:line="240" w:lineRule="auto"/>
        <w:jc w:val="center"/>
        <w:rPr>
          <w:rFonts w:eastAsia="Calibri"/>
          <w:bCs/>
        </w:rPr>
      </w:pPr>
      <w:r w:rsidRPr="00AD1F4C">
        <w:rPr>
          <w:bCs/>
        </w:rPr>
        <w:t>člen</w:t>
      </w:r>
    </w:p>
    <w:p w14:paraId="379377DA" w14:textId="77777777" w:rsidR="003D5037" w:rsidRPr="003C4540" w:rsidRDefault="003D5037" w:rsidP="003D5037">
      <w:pPr>
        <w:spacing w:line="240" w:lineRule="auto"/>
      </w:pPr>
      <w:r w:rsidRPr="003C4540">
        <w:t xml:space="preserve">Kontaktna oseba naročnika je in skrbnik tega sporazuma s strani naročnika je: </w:t>
      </w:r>
      <w:r w:rsidRPr="003C4540">
        <w:tab/>
        <w:t xml:space="preserve">             </w:t>
      </w:r>
    </w:p>
    <w:permStart w:id="1872912573" w:edGrp="everyone"/>
    <w:p w14:paraId="518394EF" w14:textId="77777777" w:rsidR="0068186E" w:rsidRPr="003C4540" w:rsidRDefault="0068186E">
      <w:pPr>
        <w:pStyle w:val="Telobesedila"/>
        <w:numPr>
          <w:ilvl w:val="0"/>
          <w:numId w:val="18"/>
        </w:numPr>
        <w:spacing w:line="254" w:lineRule="auto"/>
        <w:ind w:left="0" w:firstLine="0"/>
        <w:rPr>
          <w:rFonts w:ascii="Titillium Web" w:hAnsi="Titillium Web"/>
          <w:sz w:val="22"/>
          <w:szCs w:val="22"/>
        </w:rPr>
      </w:pPr>
      <w:r w:rsidRPr="003C4540">
        <w:rPr>
          <w:rFonts w:ascii="Titillium Web" w:hAnsi="Titillium Web"/>
          <w:bCs/>
          <w:iCs/>
          <w:sz w:val="22"/>
          <w:szCs w:val="22"/>
        </w:rPr>
        <w:fldChar w:fldCharType="begin">
          <w:ffData>
            <w:name w:val="Besedilo12"/>
            <w:enabled/>
            <w:calcOnExit w:val="0"/>
            <w:textInput/>
          </w:ffData>
        </w:fldChar>
      </w:r>
      <w:r w:rsidRPr="003C4540">
        <w:rPr>
          <w:rFonts w:ascii="Titillium Web" w:hAnsi="Titillium Web"/>
          <w:bCs/>
          <w:iCs/>
          <w:sz w:val="22"/>
          <w:szCs w:val="22"/>
        </w:rPr>
        <w:instrText xml:space="preserve"> FORMTEXT </w:instrText>
      </w:r>
      <w:r w:rsidRPr="003C4540">
        <w:rPr>
          <w:rFonts w:ascii="Titillium Web" w:hAnsi="Titillium Web"/>
          <w:bCs/>
          <w:iCs/>
          <w:sz w:val="22"/>
          <w:szCs w:val="22"/>
        </w:rPr>
      </w:r>
      <w:r w:rsidRPr="003C4540">
        <w:rPr>
          <w:rFonts w:ascii="Titillium Web" w:hAnsi="Titillium Web"/>
          <w:bCs/>
          <w:iCs/>
          <w:sz w:val="22"/>
          <w:szCs w:val="22"/>
        </w:rPr>
        <w:fldChar w:fldCharType="separate"/>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fldChar w:fldCharType="end"/>
      </w:r>
      <w:permEnd w:id="1872912573"/>
      <w:r w:rsidRPr="003C4540">
        <w:rPr>
          <w:rFonts w:ascii="Titillium Web" w:hAnsi="Titillium Web"/>
          <w:sz w:val="22"/>
          <w:szCs w:val="22"/>
        </w:rPr>
        <w:t xml:space="preserve">, telefonska številka: </w:t>
      </w:r>
      <w:permStart w:id="710828272" w:edGrp="everyone"/>
      <w:r w:rsidRPr="003C4540">
        <w:rPr>
          <w:rFonts w:ascii="Titillium Web" w:hAnsi="Titillium Web"/>
          <w:bCs/>
          <w:iCs/>
          <w:sz w:val="22"/>
          <w:szCs w:val="22"/>
        </w:rPr>
        <w:fldChar w:fldCharType="begin">
          <w:ffData>
            <w:name w:val="Besedilo12"/>
            <w:enabled/>
            <w:calcOnExit w:val="0"/>
            <w:textInput/>
          </w:ffData>
        </w:fldChar>
      </w:r>
      <w:r w:rsidRPr="003C4540">
        <w:rPr>
          <w:rFonts w:ascii="Titillium Web" w:hAnsi="Titillium Web"/>
          <w:bCs/>
          <w:iCs/>
          <w:sz w:val="22"/>
          <w:szCs w:val="22"/>
        </w:rPr>
        <w:instrText xml:space="preserve"> FORMTEXT </w:instrText>
      </w:r>
      <w:r w:rsidRPr="003C4540">
        <w:rPr>
          <w:rFonts w:ascii="Titillium Web" w:hAnsi="Titillium Web"/>
          <w:bCs/>
          <w:iCs/>
          <w:sz w:val="22"/>
          <w:szCs w:val="22"/>
        </w:rPr>
      </w:r>
      <w:r w:rsidRPr="003C4540">
        <w:rPr>
          <w:rFonts w:ascii="Titillium Web" w:hAnsi="Titillium Web"/>
          <w:bCs/>
          <w:iCs/>
          <w:sz w:val="22"/>
          <w:szCs w:val="22"/>
        </w:rPr>
        <w:fldChar w:fldCharType="separate"/>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fldChar w:fldCharType="end"/>
      </w:r>
      <w:permEnd w:id="710828272"/>
      <w:r w:rsidRPr="003C4540">
        <w:rPr>
          <w:rFonts w:ascii="Titillium Web" w:hAnsi="Titillium Web"/>
          <w:sz w:val="22"/>
          <w:szCs w:val="22"/>
        </w:rPr>
        <w:t xml:space="preserve">, e-pošta: </w:t>
      </w:r>
      <w:permStart w:id="1956381741" w:edGrp="everyone"/>
      <w:r w:rsidRPr="003C4540">
        <w:rPr>
          <w:rFonts w:ascii="Titillium Web" w:hAnsi="Titillium Web"/>
          <w:bCs/>
          <w:iCs/>
          <w:sz w:val="22"/>
          <w:szCs w:val="22"/>
        </w:rPr>
        <w:fldChar w:fldCharType="begin">
          <w:ffData>
            <w:name w:val="Besedilo12"/>
            <w:enabled/>
            <w:calcOnExit w:val="0"/>
            <w:textInput/>
          </w:ffData>
        </w:fldChar>
      </w:r>
      <w:r w:rsidRPr="003C4540">
        <w:rPr>
          <w:rFonts w:ascii="Titillium Web" w:hAnsi="Titillium Web"/>
          <w:bCs/>
          <w:iCs/>
          <w:sz w:val="22"/>
          <w:szCs w:val="22"/>
        </w:rPr>
        <w:instrText xml:space="preserve"> FORMTEXT </w:instrText>
      </w:r>
      <w:r w:rsidRPr="003C4540">
        <w:rPr>
          <w:rFonts w:ascii="Titillium Web" w:hAnsi="Titillium Web"/>
          <w:bCs/>
          <w:iCs/>
          <w:sz w:val="22"/>
          <w:szCs w:val="22"/>
        </w:rPr>
      </w:r>
      <w:r w:rsidRPr="003C4540">
        <w:rPr>
          <w:rFonts w:ascii="Titillium Web" w:hAnsi="Titillium Web"/>
          <w:bCs/>
          <w:iCs/>
          <w:sz w:val="22"/>
          <w:szCs w:val="22"/>
        </w:rPr>
        <w:fldChar w:fldCharType="separate"/>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fldChar w:fldCharType="end"/>
      </w:r>
      <w:permEnd w:id="1956381741"/>
      <w:r w:rsidRPr="003C4540">
        <w:rPr>
          <w:rFonts w:ascii="Titillium Web" w:hAnsi="Titillium Web"/>
          <w:sz w:val="22"/>
          <w:szCs w:val="22"/>
        </w:rPr>
        <w:t>.</w:t>
      </w:r>
    </w:p>
    <w:p w14:paraId="2F69C1AF" w14:textId="34B973DD" w:rsidR="003D5037" w:rsidRPr="003C4540" w:rsidRDefault="003D5037" w:rsidP="003D5037">
      <w:pPr>
        <w:spacing w:line="240" w:lineRule="auto"/>
      </w:pPr>
    </w:p>
    <w:p w14:paraId="3450C325" w14:textId="77777777" w:rsidR="003C4540" w:rsidRPr="003C4540" w:rsidRDefault="003D5037" w:rsidP="003C4540">
      <w:pPr>
        <w:pStyle w:val="Telobesedila"/>
        <w:spacing w:line="254" w:lineRule="auto"/>
        <w:rPr>
          <w:rFonts w:ascii="Titillium Web" w:hAnsi="Titillium Web"/>
          <w:bCs/>
          <w:iCs/>
          <w:sz w:val="22"/>
          <w:szCs w:val="22"/>
        </w:rPr>
      </w:pPr>
      <w:r w:rsidRPr="003C4540">
        <w:rPr>
          <w:rFonts w:ascii="Titillium Web" w:hAnsi="Titillium Web"/>
          <w:sz w:val="22"/>
          <w:szCs w:val="22"/>
        </w:rPr>
        <w:t>Kontaktna oseba izvajalca in skrbnik tega sporazuma s strani izvajalca je:</w:t>
      </w:r>
    </w:p>
    <w:permStart w:id="1482365274" w:edGrp="everyone"/>
    <w:p w14:paraId="71CD7739" w14:textId="77777777" w:rsidR="003C4540" w:rsidRPr="003C4540" w:rsidRDefault="003C4540">
      <w:pPr>
        <w:pStyle w:val="Telobesedila"/>
        <w:numPr>
          <w:ilvl w:val="0"/>
          <w:numId w:val="18"/>
        </w:numPr>
        <w:spacing w:line="254" w:lineRule="auto"/>
        <w:ind w:left="0" w:firstLine="0"/>
        <w:rPr>
          <w:rFonts w:ascii="Titillium Web" w:hAnsi="Titillium Web"/>
          <w:sz w:val="22"/>
          <w:szCs w:val="22"/>
        </w:rPr>
      </w:pPr>
      <w:r w:rsidRPr="003C4540">
        <w:rPr>
          <w:rFonts w:ascii="Titillium Web" w:hAnsi="Titillium Web"/>
          <w:bCs/>
          <w:iCs/>
          <w:sz w:val="22"/>
          <w:szCs w:val="22"/>
        </w:rPr>
        <w:fldChar w:fldCharType="begin">
          <w:ffData>
            <w:name w:val="Besedilo12"/>
            <w:enabled/>
            <w:calcOnExit w:val="0"/>
            <w:textInput/>
          </w:ffData>
        </w:fldChar>
      </w:r>
      <w:r w:rsidRPr="003C4540">
        <w:rPr>
          <w:rFonts w:ascii="Titillium Web" w:hAnsi="Titillium Web"/>
          <w:bCs/>
          <w:iCs/>
          <w:sz w:val="22"/>
          <w:szCs w:val="22"/>
        </w:rPr>
        <w:instrText xml:space="preserve"> FORMTEXT </w:instrText>
      </w:r>
      <w:r w:rsidRPr="003C4540">
        <w:rPr>
          <w:rFonts w:ascii="Titillium Web" w:hAnsi="Titillium Web"/>
          <w:bCs/>
          <w:iCs/>
          <w:sz w:val="22"/>
          <w:szCs w:val="22"/>
        </w:rPr>
      </w:r>
      <w:r w:rsidRPr="003C4540">
        <w:rPr>
          <w:rFonts w:ascii="Titillium Web" w:hAnsi="Titillium Web"/>
          <w:bCs/>
          <w:iCs/>
          <w:sz w:val="22"/>
          <w:szCs w:val="22"/>
        </w:rPr>
        <w:fldChar w:fldCharType="separate"/>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fldChar w:fldCharType="end"/>
      </w:r>
      <w:permEnd w:id="1482365274"/>
      <w:r w:rsidRPr="003C4540">
        <w:rPr>
          <w:rFonts w:ascii="Titillium Web" w:hAnsi="Titillium Web"/>
          <w:sz w:val="22"/>
          <w:szCs w:val="22"/>
        </w:rPr>
        <w:t xml:space="preserve">, telefonska številka: </w:t>
      </w:r>
      <w:permStart w:id="1408192766" w:edGrp="everyone"/>
      <w:r w:rsidRPr="003C4540">
        <w:rPr>
          <w:rFonts w:ascii="Titillium Web" w:hAnsi="Titillium Web"/>
          <w:bCs/>
          <w:iCs/>
          <w:sz w:val="22"/>
          <w:szCs w:val="22"/>
        </w:rPr>
        <w:fldChar w:fldCharType="begin">
          <w:ffData>
            <w:name w:val="Besedilo12"/>
            <w:enabled/>
            <w:calcOnExit w:val="0"/>
            <w:textInput/>
          </w:ffData>
        </w:fldChar>
      </w:r>
      <w:r w:rsidRPr="003C4540">
        <w:rPr>
          <w:rFonts w:ascii="Titillium Web" w:hAnsi="Titillium Web"/>
          <w:bCs/>
          <w:iCs/>
          <w:sz w:val="22"/>
          <w:szCs w:val="22"/>
        </w:rPr>
        <w:instrText xml:space="preserve"> FORMTEXT </w:instrText>
      </w:r>
      <w:r w:rsidRPr="003C4540">
        <w:rPr>
          <w:rFonts w:ascii="Titillium Web" w:hAnsi="Titillium Web"/>
          <w:bCs/>
          <w:iCs/>
          <w:sz w:val="22"/>
          <w:szCs w:val="22"/>
        </w:rPr>
      </w:r>
      <w:r w:rsidRPr="003C4540">
        <w:rPr>
          <w:rFonts w:ascii="Titillium Web" w:hAnsi="Titillium Web"/>
          <w:bCs/>
          <w:iCs/>
          <w:sz w:val="22"/>
          <w:szCs w:val="22"/>
        </w:rPr>
        <w:fldChar w:fldCharType="separate"/>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fldChar w:fldCharType="end"/>
      </w:r>
      <w:permEnd w:id="1408192766"/>
      <w:r w:rsidRPr="003C4540">
        <w:rPr>
          <w:rFonts w:ascii="Titillium Web" w:hAnsi="Titillium Web"/>
          <w:sz w:val="22"/>
          <w:szCs w:val="22"/>
        </w:rPr>
        <w:t xml:space="preserve">, e-pošta: </w:t>
      </w:r>
      <w:permStart w:id="1231567957" w:edGrp="everyone"/>
      <w:r w:rsidRPr="003C4540">
        <w:rPr>
          <w:rFonts w:ascii="Titillium Web" w:hAnsi="Titillium Web"/>
          <w:bCs/>
          <w:iCs/>
          <w:sz w:val="22"/>
          <w:szCs w:val="22"/>
        </w:rPr>
        <w:fldChar w:fldCharType="begin">
          <w:ffData>
            <w:name w:val="Besedilo12"/>
            <w:enabled/>
            <w:calcOnExit w:val="0"/>
            <w:textInput/>
          </w:ffData>
        </w:fldChar>
      </w:r>
      <w:r w:rsidRPr="003C4540">
        <w:rPr>
          <w:rFonts w:ascii="Titillium Web" w:hAnsi="Titillium Web"/>
          <w:bCs/>
          <w:iCs/>
          <w:sz w:val="22"/>
          <w:szCs w:val="22"/>
        </w:rPr>
        <w:instrText xml:space="preserve"> FORMTEXT </w:instrText>
      </w:r>
      <w:r w:rsidRPr="003C4540">
        <w:rPr>
          <w:rFonts w:ascii="Titillium Web" w:hAnsi="Titillium Web"/>
          <w:bCs/>
          <w:iCs/>
          <w:sz w:val="22"/>
          <w:szCs w:val="22"/>
        </w:rPr>
      </w:r>
      <w:r w:rsidRPr="003C4540">
        <w:rPr>
          <w:rFonts w:ascii="Titillium Web" w:hAnsi="Titillium Web"/>
          <w:bCs/>
          <w:iCs/>
          <w:sz w:val="22"/>
          <w:szCs w:val="22"/>
        </w:rPr>
        <w:fldChar w:fldCharType="separate"/>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t> </w:t>
      </w:r>
      <w:r w:rsidRPr="003C4540">
        <w:rPr>
          <w:rFonts w:ascii="Titillium Web" w:hAnsi="Titillium Web"/>
          <w:sz w:val="22"/>
          <w:szCs w:val="22"/>
        </w:rPr>
        <w:fldChar w:fldCharType="end"/>
      </w:r>
      <w:permEnd w:id="1231567957"/>
      <w:r w:rsidRPr="003C4540">
        <w:rPr>
          <w:rFonts w:ascii="Titillium Web" w:hAnsi="Titillium Web"/>
          <w:sz w:val="22"/>
          <w:szCs w:val="22"/>
        </w:rPr>
        <w:t>.</w:t>
      </w:r>
    </w:p>
    <w:p w14:paraId="1067128A" w14:textId="4A78019D" w:rsidR="003D5037" w:rsidRPr="003C4540" w:rsidRDefault="003D5037" w:rsidP="003D5037">
      <w:pPr>
        <w:spacing w:line="240" w:lineRule="auto"/>
        <w:rPr>
          <w:b/>
          <w:highlight w:val="yellow"/>
        </w:rPr>
      </w:pPr>
    </w:p>
    <w:p w14:paraId="5D3EE83C" w14:textId="77777777" w:rsidR="003D5037" w:rsidRPr="00AD1F4C" w:rsidRDefault="003D5037" w:rsidP="003D5037">
      <w:pPr>
        <w:spacing w:line="240" w:lineRule="auto"/>
        <w:rPr>
          <w:bCs/>
          <w:highlight w:val="yellow"/>
        </w:rPr>
      </w:pPr>
      <w:r w:rsidRPr="00AD1F4C">
        <w:rPr>
          <w:bCs/>
        </w:rPr>
        <w:lastRenderedPageBreak/>
        <w:t>Stranki okvirnega sporazuma se pravočasno obveščata o morebitnih spremembah in odsotnostih skrbnikov oziroma o spremembah njunih kontaktnih podatkov.</w:t>
      </w:r>
    </w:p>
    <w:p w14:paraId="5160372A" w14:textId="77777777" w:rsidR="003D5037" w:rsidRPr="00AD1F4C" w:rsidRDefault="003D5037" w:rsidP="003D5037">
      <w:pPr>
        <w:spacing w:line="240" w:lineRule="auto"/>
        <w:rPr>
          <w:highlight w:val="magenta"/>
        </w:rPr>
      </w:pPr>
    </w:p>
    <w:p w14:paraId="73311947" w14:textId="77777777" w:rsidR="003D5037" w:rsidRPr="00AD1F4C" w:rsidRDefault="003D5037" w:rsidP="003D5037">
      <w:pPr>
        <w:spacing w:line="240" w:lineRule="auto"/>
        <w:rPr>
          <w:highlight w:val="magenta"/>
        </w:rPr>
      </w:pPr>
    </w:p>
    <w:p w14:paraId="3DA39C86" w14:textId="77777777" w:rsidR="003D5037" w:rsidRPr="00AD1F4C" w:rsidRDefault="003D5037">
      <w:pPr>
        <w:numPr>
          <w:ilvl w:val="0"/>
          <w:numId w:val="6"/>
        </w:numPr>
        <w:spacing w:line="240" w:lineRule="auto"/>
        <w:jc w:val="center"/>
        <w:rPr>
          <w:bCs/>
        </w:rPr>
      </w:pPr>
      <w:r w:rsidRPr="00AD1F4C">
        <w:rPr>
          <w:bCs/>
        </w:rPr>
        <w:t>člen</w:t>
      </w:r>
    </w:p>
    <w:p w14:paraId="73882439" w14:textId="39D537BF" w:rsidR="002D5213" w:rsidRPr="00D465A1" w:rsidRDefault="002D5213" w:rsidP="002D5213">
      <w:pPr>
        <w:rPr>
          <w:bCs/>
        </w:rPr>
      </w:pPr>
      <w:r w:rsidRPr="00D465A1">
        <w:rPr>
          <w:bCs/>
        </w:rPr>
        <w:t xml:space="preserve">Izvajalec je dolžan najkasneje v </w:t>
      </w:r>
      <w:r w:rsidR="00E53033" w:rsidRPr="00D465A1">
        <w:rPr>
          <w:bCs/>
        </w:rPr>
        <w:t>petnajstih</w:t>
      </w:r>
      <w:r w:rsidRPr="00D465A1">
        <w:rPr>
          <w:bCs/>
        </w:rPr>
        <w:t xml:space="preserve"> (15) dneh od podpisa te pogodbe, za zavarovanje dobre izvedbe pogodbenih obveznosti, naročniku predložiti tri (3) podpisane in žigosane bianco menice, s podpisano in žigosano menično izjavo, v višini deset odstotkov (10 %) skupne vrednosti pogodbe (z DDV). Finančno zavarovanje za dobro izvedbo pogodbenih del mora veljati še najmanj 30 dni po izteku veljavnosti te pogodbe. </w:t>
      </w:r>
    </w:p>
    <w:p w14:paraId="48E29D09" w14:textId="77777777" w:rsidR="002D5213" w:rsidRPr="00D465A1" w:rsidRDefault="002D5213" w:rsidP="002D5213">
      <w:pPr>
        <w:rPr>
          <w:bCs/>
        </w:rPr>
      </w:pPr>
    </w:p>
    <w:p w14:paraId="38AF45B3" w14:textId="77777777" w:rsidR="002D5213" w:rsidRPr="00D465A1" w:rsidRDefault="002D5213" w:rsidP="002D5213">
      <w:pPr>
        <w:rPr>
          <w:bCs/>
        </w:rPr>
      </w:pPr>
      <w:r w:rsidRPr="00D465A1">
        <w:rPr>
          <w:bCs/>
        </w:rPr>
        <w:t>Naročnik ima pravico unovčiti finančno zavarovanje za dobro izvedbo pogodbenih obveznosti, če:</w:t>
      </w:r>
    </w:p>
    <w:p w14:paraId="3711BF4A" w14:textId="6268875C" w:rsidR="002D5213" w:rsidRPr="00D465A1" w:rsidRDefault="002D5213">
      <w:pPr>
        <w:pStyle w:val="Odstavekseznama"/>
        <w:numPr>
          <w:ilvl w:val="0"/>
          <w:numId w:val="21"/>
        </w:numPr>
        <w:rPr>
          <w:rFonts w:ascii="Titillium Web" w:hAnsi="Titillium Web"/>
          <w:bCs/>
        </w:rPr>
      </w:pPr>
      <w:r w:rsidRPr="00D465A1">
        <w:rPr>
          <w:rFonts w:ascii="Titillium Web" w:hAnsi="Titillium Web"/>
          <w:bCs/>
        </w:rPr>
        <w:t>izvajalec ne bo pričel izvajati svojih pogodbenih obveznosti v skladu z določili te</w:t>
      </w:r>
      <w:r w:rsidR="00D465A1" w:rsidRPr="00D465A1">
        <w:rPr>
          <w:rFonts w:ascii="Titillium Web" w:hAnsi="Titillium Web"/>
          <w:bCs/>
        </w:rPr>
        <w:t>ga</w:t>
      </w:r>
      <w:r w:rsidRPr="00D465A1">
        <w:rPr>
          <w:rFonts w:ascii="Titillium Web" w:hAnsi="Titillium Web"/>
          <w:bCs/>
        </w:rPr>
        <w:t xml:space="preserve"> </w:t>
      </w:r>
      <w:r w:rsidR="00D465A1" w:rsidRPr="00D465A1">
        <w:rPr>
          <w:rFonts w:ascii="Titillium Web" w:hAnsi="Titillium Web"/>
          <w:bCs/>
        </w:rPr>
        <w:t>okvirnega sporazuma</w:t>
      </w:r>
      <w:r w:rsidRPr="00D465A1">
        <w:rPr>
          <w:rFonts w:ascii="Titillium Web" w:hAnsi="Titillium Web"/>
          <w:bCs/>
        </w:rPr>
        <w:t>;</w:t>
      </w:r>
    </w:p>
    <w:p w14:paraId="3EE45CDD" w14:textId="76C8DB0B" w:rsidR="002D5213" w:rsidRPr="00D465A1" w:rsidRDefault="002D5213">
      <w:pPr>
        <w:pStyle w:val="Odstavekseznama"/>
        <w:numPr>
          <w:ilvl w:val="0"/>
          <w:numId w:val="21"/>
        </w:numPr>
        <w:rPr>
          <w:rFonts w:ascii="Titillium Web" w:hAnsi="Titillium Web"/>
          <w:bCs/>
        </w:rPr>
      </w:pPr>
      <w:r w:rsidRPr="00D465A1">
        <w:rPr>
          <w:rFonts w:ascii="Titillium Web" w:hAnsi="Titillium Web"/>
          <w:bCs/>
        </w:rPr>
        <w:t>izvajalec ne bo pravočasno in pravilno izpolnil svojih pogodbenih obveznosti v skladu z določili t</w:t>
      </w:r>
      <w:r w:rsidR="00D465A1" w:rsidRPr="00D465A1">
        <w:rPr>
          <w:rFonts w:ascii="Titillium Web" w:hAnsi="Titillium Web"/>
          <w:bCs/>
        </w:rPr>
        <w:t>ega okvirnega sporazuma</w:t>
      </w:r>
      <w:r w:rsidRPr="00D465A1">
        <w:rPr>
          <w:rFonts w:ascii="Titillium Web" w:hAnsi="Titillium Web"/>
          <w:bCs/>
        </w:rPr>
        <w:t>;</w:t>
      </w:r>
    </w:p>
    <w:p w14:paraId="59CB621A" w14:textId="6C6B0CAF" w:rsidR="002D5213" w:rsidRPr="00D465A1" w:rsidRDefault="002D5213">
      <w:pPr>
        <w:pStyle w:val="Odstavekseznama"/>
        <w:numPr>
          <w:ilvl w:val="0"/>
          <w:numId w:val="21"/>
        </w:numPr>
        <w:rPr>
          <w:rFonts w:ascii="Titillium Web" w:hAnsi="Titillium Web"/>
          <w:bCs/>
        </w:rPr>
      </w:pPr>
      <w:r w:rsidRPr="00D465A1">
        <w:rPr>
          <w:rFonts w:ascii="Titillium Web" w:hAnsi="Titillium Web"/>
          <w:bCs/>
        </w:rPr>
        <w:t>bo izvajalec enostransko prenehal izpolnjevati svoje pogodbene obveznosti v skladu z določili t</w:t>
      </w:r>
      <w:r w:rsidR="00D465A1" w:rsidRPr="00D465A1">
        <w:rPr>
          <w:rFonts w:ascii="Titillium Web" w:hAnsi="Titillium Web"/>
          <w:bCs/>
        </w:rPr>
        <w:t>ega okvirnega sporazuma</w:t>
      </w:r>
      <w:r w:rsidRPr="00D465A1">
        <w:rPr>
          <w:rFonts w:ascii="Titillium Web" w:hAnsi="Titillium Web"/>
          <w:bCs/>
        </w:rPr>
        <w:t>;</w:t>
      </w:r>
    </w:p>
    <w:p w14:paraId="21D64C94" w14:textId="77777777" w:rsidR="0014451D" w:rsidRPr="00D465A1" w:rsidRDefault="0014451D" w:rsidP="0014451D">
      <w:pPr>
        <w:pStyle w:val="Odstavekseznama"/>
        <w:numPr>
          <w:ilvl w:val="0"/>
          <w:numId w:val="21"/>
        </w:numPr>
        <w:rPr>
          <w:rFonts w:ascii="Titillium Web" w:hAnsi="Titillium Web"/>
          <w:bCs/>
        </w:rPr>
      </w:pPr>
      <w:r w:rsidRPr="00D465A1">
        <w:rPr>
          <w:rFonts w:ascii="Titillium Web" w:hAnsi="Titillium Web"/>
          <w:bCs/>
        </w:rPr>
        <w:t>p</w:t>
      </w:r>
      <w:r>
        <w:rPr>
          <w:rFonts w:ascii="Titillium Web" w:hAnsi="Titillium Web"/>
          <w:bCs/>
        </w:rPr>
        <w:t xml:space="preserve">reneha </w:t>
      </w:r>
      <w:r w:rsidRPr="00D465A1">
        <w:rPr>
          <w:rFonts w:ascii="Titillium Web" w:hAnsi="Titillium Web"/>
          <w:bCs/>
        </w:rPr>
        <w:t>okvirn</w:t>
      </w:r>
      <w:r>
        <w:rPr>
          <w:rFonts w:ascii="Titillium Web" w:hAnsi="Titillium Web"/>
          <w:bCs/>
        </w:rPr>
        <w:t>i</w:t>
      </w:r>
      <w:r w:rsidRPr="00D465A1">
        <w:rPr>
          <w:rFonts w:ascii="Titillium Web" w:hAnsi="Titillium Web"/>
          <w:bCs/>
        </w:rPr>
        <w:t xml:space="preserve"> sporazum po krivdi izvajalca;</w:t>
      </w:r>
    </w:p>
    <w:p w14:paraId="31E49EF4" w14:textId="6CF00C93" w:rsidR="002D5213" w:rsidRPr="00D465A1" w:rsidRDefault="002D5213">
      <w:pPr>
        <w:pStyle w:val="Odstavekseznama"/>
        <w:numPr>
          <w:ilvl w:val="0"/>
          <w:numId w:val="21"/>
        </w:numPr>
        <w:rPr>
          <w:rFonts w:ascii="Titillium Web" w:hAnsi="Titillium Web"/>
          <w:bCs/>
        </w:rPr>
      </w:pPr>
      <w:r w:rsidRPr="00D465A1">
        <w:rPr>
          <w:rFonts w:ascii="Titillium Web" w:hAnsi="Titillium Web"/>
          <w:bCs/>
        </w:rPr>
        <w:t>v ostalih primerih navedenih v te</w:t>
      </w:r>
      <w:r w:rsidR="00D465A1" w:rsidRPr="00D465A1">
        <w:rPr>
          <w:rFonts w:ascii="Titillium Web" w:hAnsi="Titillium Web"/>
          <w:bCs/>
        </w:rPr>
        <w:t>m okvirnem sporazumu</w:t>
      </w:r>
      <w:r w:rsidRPr="00D465A1">
        <w:rPr>
          <w:rFonts w:ascii="Titillium Web" w:hAnsi="Titillium Web"/>
          <w:bCs/>
        </w:rPr>
        <w:t>.</w:t>
      </w:r>
    </w:p>
    <w:p w14:paraId="2AB2BAC1" w14:textId="77777777" w:rsidR="002D5213" w:rsidRPr="00D465A1" w:rsidRDefault="002D5213" w:rsidP="002D5213">
      <w:pPr>
        <w:rPr>
          <w:bCs/>
        </w:rPr>
      </w:pPr>
    </w:p>
    <w:p w14:paraId="16EDE146" w14:textId="5C19D171" w:rsidR="00D31421" w:rsidRPr="00D465A1" w:rsidRDefault="00D31421" w:rsidP="00D31421">
      <w:pPr>
        <w:rPr>
          <w:bCs/>
        </w:rPr>
      </w:pPr>
      <w:r w:rsidRPr="00D465A1">
        <w:rPr>
          <w:bCs/>
        </w:rPr>
        <w:t xml:space="preserve">Predložitev finančnega zavarovanja za dobro izvedbo pogodbenih obveznosti je pogoj za </w:t>
      </w:r>
      <w:r>
        <w:rPr>
          <w:bCs/>
        </w:rPr>
        <w:t xml:space="preserve">ohranitev </w:t>
      </w:r>
      <w:r w:rsidRPr="00D465A1">
        <w:rPr>
          <w:bCs/>
        </w:rPr>
        <w:t>veljavnost</w:t>
      </w:r>
      <w:r>
        <w:rPr>
          <w:bCs/>
        </w:rPr>
        <w:t>i</w:t>
      </w:r>
      <w:r w:rsidRPr="00D465A1">
        <w:rPr>
          <w:bCs/>
        </w:rPr>
        <w:t xml:space="preserve"> tega okvirnega sporazuma. Če izvajalec finančnega zavarovanja ne predloži pravočasno in skladno z določili tega okvirnega sporazuma, se </w:t>
      </w:r>
      <w:r>
        <w:rPr>
          <w:bCs/>
        </w:rPr>
        <w:t xml:space="preserve">okvirni sporazum lahko razveže z enostranskim odstopom naročnika, s takojšnjim učinkom. </w:t>
      </w:r>
    </w:p>
    <w:p w14:paraId="67261827" w14:textId="77777777" w:rsidR="002D5213" w:rsidRPr="00D465A1" w:rsidRDefault="002D5213" w:rsidP="002D5213">
      <w:pPr>
        <w:rPr>
          <w:bCs/>
        </w:rPr>
      </w:pPr>
    </w:p>
    <w:p w14:paraId="3B798B33" w14:textId="77777777" w:rsidR="002D5213" w:rsidRPr="00D465A1" w:rsidRDefault="002D5213" w:rsidP="002D5213">
      <w:pPr>
        <w:rPr>
          <w:bCs/>
        </w:rPr>
      </w:pPr>
      <w:r w:rsidRPr="00D465A1">
        <w:rPr>
          <w:bCs/>
        </w:rPr>
        <w:t>Finančno zavarovanje za dobro izvedbo pogodbenih obveznosti se do prejema finančnega zavarovanja za odpravo napak v garancijskem roku, lahko uporablja tudi kot garancija za garancijsko dobo.</w:t>
      </w:r>
    </w:p>
    <w:p w14:paraId="40DE071B" w14:textId="77777777" w:rsidR="002D5213" w:rsidRPr="00D465A1" w:rsidRDefault="002D5213" w:rsidP="002D5213">
      <w:pPr>
        <w:rPr>
          <w:bCs/>
        </w:rPr>
      </w:pPr>
    </w:p>
    <w:p w14:paraId="20C38003" w14:textId="1486154A" w:rsidR="002D5213" w:rsidRPr="00D465A1" w:rsidRDefault="002D5213" w:rsidP="002D5213">
      <w:pPr>
        <w:rPr>
          <w:bCs/>
        </w:rPr>
      </w:pPr>
      <w:r w:rsidRPr="00D465A1">
        <w:rPr>
          <w:bCs/>
        </w:rPr>
        <w:t>Uporabljena valuta mora biti enaka valuti javnega naročila. Zavarovanje, ki ga izvajalec predloži po vzorcu iz dokumentacije</w:t>
      </w:r>
      <w:r w:rsidR="00047C2B">
        <w:rPr>
          <w:bCs/>
        </w:rPr>
        <w:t xml:space="preserve"> JN</w:t>
      </w:r>
      <w:r w:rsidRPr="00D465A1">
        <w:rPr>
          <w:bCs/>
        </w:rPr>
        <w:t>, po vsebini ne sme bistveno odstopati od vzorca zavarovanja iz  dokumentacije</w:t>
      </w:r>
      <w:r w:rsidR="00047C2B">
        <w:rPr>
          <w:bCs/>
        </w:rPr>
        <w:t xml:space="preserve"> JN</w:t>
      </w:r>
      <w:r w:rsidRPr="00D465A1">
        <w:rPr>
          <w:bCs/>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416BF3C4" w14:textId="77777777" w:rsidR="002D5213" w:rsidRPr="00D465A1" w:rsidRDefault="002D5213" w:rsidP="003D5037">
      <w:pPr>
        <w:rPr>
          <w:bCs/>
        </w:rPr>
      </w:pPr>
    </w:p>
    <w:p w14:paraId="06598FF2" w14:textId="1596489A" w:rsidR="003D5037" w:rsidRPr="00D465A1" w:rsidRDefault="003D5037" w:rsidP="003D5037">
      <w:pPr>
        <w:rPr>
          <w:bCs/>
        </w:rPr>
      </w:pPr>
      <w:r w:rsidRPr="00D465A1">
        <w:rPr>
          <w:bCs/>
        </w:rPr>
        <w:t>V primeru, da naročnik unovči finančno zavarovanje, je izvajalec dolžan naročniku dostaviti novo finančno zavarovanje v roku pet dni do višine potrebnega finančnega zavarovanja za dobro izvedbo pogodbenih obveznosti</w:t>
      </w:r>
      <w:r w:rsidRPr="00D465A1">
        <w:rPr>
          <w:rStyle w:val="Naslov1Znak"/>
          <w:rFonts w:ascii="Titillium Web" w:hAnsi="Titillium Web"/>
          <w:sz w:val="22"/>
        </w:rPr>
        <w:t xml:space="preserve"> </w:t>
      </w:r>
      <w:r w:rsidRPr="00D465A1">
        <w:rPr>
          <w:rStyle w:val="cf01"/>
          <w:rFonts w:ascii="Titillium Web" w:hAnsi="Titillium Web"/>
          <w:sz w:val="22"/>
          <w:szCs w:val="22"/>
        </w:rPr>
        <w:t>z enako končno veljavnostjo, kot prvotno zavarovanje za dobro izvedbo pogodbenih obveznosti</w:t>
      </w:r>
      <w:r w:rsidRPr="00D465A1">
        <w:rPr>
          <w:bCs/>
        </w:rPr>
        <w:t>. V kolikor izvajalec naročniku novega finančnega zavarovanja ne dostavi, naročnik zadrži plačila do višine potrebnega finančnega zavarovanja za dobro izvedbo pogodbenih obveznosti.</w:t>
      </w:r>
    </w:p>
    <w:p w14:paraId="34F3E3DF" w14:textId="77777777" w:rsidR="003D5037" w:rsidRPr="00D465A1" w:rsidRDefault="003D5037" w:rsidP="003D5037">
      <w:pPr>
        <w:rPr>
          <w:bCs/>
        </w:rPr>
      </w:pPr>
    </w:p>
    <w:p w14:paraId="2AF37F4D" w14:textId="77777777" w:rsidR="003D5037" w:rsidRPr="00AD1F4C" w:rsidRDefault="003D5037" w:rsidP="003D5037">
      <w:pPr>
        <w:spacing w:line="259" w:lineRule="auto"/>
        <w:rPr>
          <w:rFonts w:eastAsia="Calibri"/>
          <w:bCs/>
        </w:rPr>
      </w:pPr>
      <w:r w:rsidRPr="00AD1F4C">
        <w:rPr>
          <w:lang w:eastAsia="x-none"/>
        </w:rPr>
        <w:t>Če naročnikova škoda presega znesek finančnega zavarovanja, lahko naročnik zahteva razliko do celotne nastale škode.</w:t>
      </w:r>
    </w:p>
    <w:p w14:paraId="71181A51" w14:textId="77777777" w:rsidR="003D5037" w:rsidRPr="00E56DED" w:rsidRDefault="003D5037" w:rsidP="003D5037">
      <w:pPr>
        <w:rPr>
          <w:bCs/>
          <w:highlight w:val="green"/>
        </w:rPr>
      </w:pPr>
    </w:p>
    <w:p w14:paraId="5299F1D9" w14:textId="4BD52C8E" w:rsidR="00524F3A" w:rsidRPr="00E56DED" w:rsidRDefault="00255778">
      <w:pPr>
        <w:pStyle w:val="Odstavekseznama"/>
        <w:numPr>
          <w:ilvl w:val="0"/>
          <w:numId w:val="22"/>
        </w:numPr>
        <w:jc w:val="center"/>
        <w:rPr>
          <w:rFonts w:ascii="Titillium Web" w:hAnsi="Titillium Web"/>
          <w:bCs/>
        </w:rPr>
      </w:pPr>
      <w:r w:rsidRPr="00E56DED">
        <w:rPr>
          <w:rFonts w:ascii="Titillium Web" w:hAnsi="Titillium Web"/>
          <w:bCs/>
        </w:rPr>
        <w:t>člen</w:t>
      </w:r>
    </w:p>
    <w:p w14:paraId="46F9C32D" w14:textId="1BE4B4CC" w:rsidR="00255778" w:rsidRPr="00255778" w:rsidRDefault="00255778" w:rsidP="00255778">
      <w:pPr>
        <w:rPr>
          <w:bCs/>
        </w:rPr>
      </w:pPr>
      <w:r w:rsidRPr="00255778">
        <w:rPr>
          <w:bCs/>
        </w:rPr>
        <w:t>Izvajalec je dolžan v  petnajstih (15) dneh po prvi izvedbi pogodbenih storitev in podpisu gradbenega dnevnika, predložiti naročniku 3 (tri) bianco menice s podpisano in žigosano menično izjavo, in sicer v višini 5 % (pet odstotkov) vrednosti pogodbe z DDV</w:t>
      </w:r>
      <w:r w:rsidR="00162E6A">
        <w:rPr>
          <w:bCs/>
        </w:rPr>
        <w:t>, za zavarovanje v garancijski dobi</w:t>
      </w:r>
      <w:r w:rsidR="00162E6A" w:rsidRPr="00255778">
        <w:rPr>
          <w:bCs/>
        </w:rPr>
        <w:t>.</w:t>
      </w:r>
    </w:p>
    <w:p w14:paraId="76C172DB" w14:textId="77777777" w:rsidR="00255778" w:rsidRPr="00255778" w:rsidRDefault="00255778" w:rsidP="00255778">
      <w:pPr>
        <w:rPr>
          <w:bCs/>
        </w:rPr>
      </w:pPr>
    </w:p>
    <w:p w14:paraId="43EE1E70" w14:textId="77777777" w:rsidR="00162E6A" w:rsidRPr="00255778" w:rsidRDefault="00162E6A" w:rsidP="00162E6A">
      <w:pPr>
        <w:rPr>
          <w:bCs/>
        </w:rPr>
      </w:pPr>
      <w:r w:rsidRPr="00255778">
        <w:rPr>
          <w:bCs/>
        </w:rPr>
        <w:t>Finančno zavarovanje za zavarovanje odprave napak v garancijskem roku mora veljati še 30 (trideset) dni po poteku splošnega garancijskega roka</w:t>
      </w:r>
      <w:r>
        <w:rPr>
          <w:bCs/>
        </w:rPr>
        <w:t>, skladno s 17. členom tega okvirnega sporazuma</w:t>
      </w:r>
      <w:r w:rsidRPr="00255778">
        <w:rPr>
          <w:bCs/>
        </w:rPr>
        <w:t>. V kolikor se garancijski rok podaljša, se mora hkrati podaljšati za enak čas tudi rok trajanja zavarovanja za odpravo napak v garancijskem roku.</w:t>
      </w:r>
    </w:p>
    <w:p w14:paraId="63158E47" w14:textId="77777777" w:rsidR="00255778" w:rsidRPr="00255778" w:rsidRDefault="00255778" w:rsidP="00255778">
      <w:pPr>
        <w:rPr>
          <w:bCs/>
        </w:rPr>
      </w:pPr>
    </w:p>
    <w:p w14:paraId="4D00216B" w14:textId="77777777" w:rsidR="00255778" w:rsidRPr="00255778" w:rsidRDefault="00255778" w:rsidP="00255778">
      <w:pPr>
        <w:rPr>
          <w:bCs/>
        </w:rPr>
      </w:pPr>
      <w:r w:rsidRPr="00255778">
        <w:rPr>
          <w:bCs/>
        </w:rPr>
        <w:t xml:space="preserve">V kolikor izvajalec v roku iz prejšnjega odstavka tega člena ne bo predložil finančnega zavarovanja za zavarovanje odprave napak v garancijskem roku, lahko naročnik unovči finančno zavarovanje za zavarovanje dobre izvedbe pogodbenih obveznosti. </w:t>
      </w:r>
    </w:p>
    <w:p w14:paraId="190EE7BB" w14:textId="77777777" w:rsidR="00255778" w:rsidRPr="00255778" w:rsidRDefault="00255778" w:rsidP="00255778">
      <w:pPr>
        <w:rPr>
          <w:bCs/>
        </w:rPr>
      </w:pPr>
    </w:p>
    <w:p w14:paraId="6BDCACF3" w14:textId="77777777" w:rsidR="00255778" w:rsidRPr="00255778" w:rsidRDefault="00255778" w:rsidP="00255778">
      <w:pPr>
        <w:rPr>
          <w:bCs/>
        </w:rPr>
      </w:pPr>
      <w:r w:rsidRPr="00255778">
        <w:rPr>
          <w:bCs/>
        </w:rPr>
        <w:t xml:space="preserve">Finančno zavarovanje za odpravo napak lahko naročnik unovči v naslednjih primerih: </w:t>
      </w:r>
    </w:p>
    <w:p w14:paraId="58AD60A3" w14:textId="77777777" w:rsidR="00162E6A" w:rsidRDefault="00255778" w:rsidP="00162E6A">
      <w:pPr>
        <w:pStyle w:val="Odstavekseznama"/>
        <w:numPr>
          <w:ilvl w:val="0"/>
          <w:numId w:val="40"/>
        </w:numPr>
        <w:rPr>
          <w:rFonts w:ascii="Titillium Web" w:hAnsi="Titillium Web"/>
          <w:bCs/>
        </w:rPr>
      </w:pPr>
      <w:r w:rsidRPr="00162E6A">
        <w:rPr>
          <w:rFonts w:ascii="Titillium Web" w:hAnsi="Titillium Web"/>
          <w:bCs/>
        </w:rPr>
        <w:t>če izvajalec krši svoje pogodbene obveznosti iz naslova garancije za odpravo napak;</w:t>
      </w:r>
    </w:p>
    <w:p w14:paraId="3E254FDA" w14:textId="3FB9DF04" w:rsidR="00255778" w:rsidRPr="00162E6A" w:rsidRDefault="00255778" w:rsidP="00162E6A">
      <w:pPr>
        <w:pStyle w:val="Odstavekseznama"/>
        <w:numPr>
          <w:ilvl w:val="0"/>
          <w:numId w:val="40"/>
        </w:numPr>
        <w:rPr>
          <w:rFonts w:ascii="Titillium Web" w:hAnsi="Titillium Web"/>
          <w:bCs/>
        </w:rPr>
      </w:pPr>
      <w:r w:rsidRPr="00162E6A">
        <w:rPr>
          <w:rFonts w:ascii="Titillium Web" w:hAnsi="Titillium Web"/>
          <w:bCs/>
        </w:rPr>
        <w:t xml:space="preserve">če izvajalec v času garancijske dobe ne bo izvajal garancijskih obveznosti na način, opredeljen v tej pogodbi. </w:t>
      </w:r>
    </w:p>
    <w:p w14:paraId="387530C4" w14:textId="77777777" w:rsidR="00255778" w:rsidRPr="00255778" w:rsidRDefault="00255778" w:rsidP="00255778">
      <w:pPr>
        <w:rPr>
          <w:bCs/>
        </w:rPr>
      </w:pPr>
    </w:p>
    <w:p w14:paraId="02DCAF7D" w14:textId="77777777" w:rsidR="00255778" w:rsidRPr="00255778" w:rsidRDefault="00255778" w:rsidP="00255778">
      <w:pPr>
        <w:rPr>
          <w:bCs/>
        </w:rPr>
      </w:pPr>
      <w:r w:rsidRPr="00255778">
        <w:rPr>
          <w:bCs/>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6745118B" w14:textId="77777777" w:rsidR="00255778" w:rsidRPr="00255778" w:rsidRDefault="00255778" w:rsidP="00255778">
      <w:pPr>
        <w:rPr>
          <w:bCs/>
        </w:rPr>
      </w:pPr>
    </w:p>
    <w:p w14:paraId="5FBEF81C" w14:textId="77777777" w:rsidR="00255778" w:rsidRPr="00255778" w:rsidRDefault="00255778" w:rsidP="00255778">
      <w:pPr>
        <w:rPr>
          <w:bCs/>
        </w:rPr>
      </w:pPr>
      <w:r w:rsidRPr="00255778">
        <w:rPr>
          <w:bCs/>
        </w:rPr>
        <w:lastRenderedPageBreak/>
        <w:t>V kolikor naročnik unovči višji znesek finančnega zavarovanja za odpravo napak od višine stroškov ali škode, mora neupravičeno unovčeno razliko med nastalo škodo ali stroški ter unovčenim zneskom garancije vrniti izvajalcu.</w:t>
      </w:r>
    </w:p>
    <w:p w14:paraId="3C412942" w14:textId="77777777" w:rsidR="00255778" w:rsidRPr="00255778" w:rsidRDefault="00255778" w:rsidP="00255778">
      <w:pPr>
        <w:rPr>
          <w:bCs/>
        </w:rPr>
      </w:pPr>
    </w:p>
    <w:p w14:paraId="3293C198" w14:textId="2AD88FB6" w:rsidR="00524F3A" w:rsidRPr="00255778" w:rsidRDefault="00255778" w:rsidP="00255778">
      <w:pPr>
        <w:rPr>
          <w:bCs/>
        </w:rPr>
      </w:pPr>
      <w:r w:rsidRPr="00255778">
        <w:rPr>
          <w:bCs/>
        </w:rPr>
        <w:t>V primeru, da naročnik unovči finančno zavarovanje za zavarovanje odprave napak v garancijskem roku, mora izvajalec nemudoma dostaviti novo finančno zavarovanje za zavarovanje odprave napak v garancijskem roku.</w:t>
      </w:r>
    </w:p>
    <w:p w14:paraId="10BB3347" w14:textId="77777777" w:rsidR="00255778" w:rsidRPr="00255778" w:rsidRDefault="00255778" w:rsidP="00255778">
      <w:pPr>
        <w:rPr>
          <w:bCs/>
        </w:rPr>
      </w:pPr>
    </w:p>
    <w:p w14:paraId="22EE5BD0" w14:textId="77777777" w:rsidR="00255778" w:rsidRPr="00255778" w:rsidRDefault="00255778" w:rsidP="00255778">
      <w:r w:rsidRPr="00255778">
        <w:t>Če predložene menice ne bodo unovčljive oziroma jih naročnik ne bo mogel unovčiti zaradi kakršnegakoli razloga, je naročnik upravičen svoje morebitne terjatve in stroške, nastale iz naslova neizpolnjevanja ali nepravilnega izpolnjevanja pogodbenih obveznosti s strani izvajalca, poravnati z enostranskim pobotom zoper vse trenutne ali bodoče denarne obveznosti naročnika do izvajalca.</w:t>
      </w:r>
    </w:p>
    <w:p w14:paraId="4DD69F84" w14:textId="77777777" w:rsidR="00524F3A" w:rsidRPr="00255778" w:rsidRDefault="00524F3A" w:rsidP="003D5037">
      <w:pPr>
        <w:rPr>
          <w:bCs/>
          <w:highlight w:val="green"/>
        </w:rPr>
      </w:pPr>
    </w:p>
    <w:p w14:paraId="590A6D86" w14:textId="7F169641" w:rsidR="00524F3A" w:rsidRPr="00E56DED" w:rsidRDefault="00524F3A">
      <w:pPr>
        <w:pStyle w:val="Odstavekseznama"/>
        <w:numPr>
          <w:ilvl w:val="0"/>
          <w:numId w:val="22"/>
        </w:numPr>
        <w:spacing w:line="240" w:lineRule="auto"/>
        <w:jc w:val="center"/>
        <w:rPr>
          <w:rFonts w:ascii="Titillium Web" w:hAnsi="Titillium Web"/>
          <w:bCs/>
        </w:rPr>
      </w:pPr>
      <w:r w:rsidRPr="00E56DED">
        <w:rPr>
          <w:rFonts w:ascii="Titillium Web" w:hAnsi="Titillium Web"/>
          <w:bCs/>
        </w:rPr>
        <w:t>člen</w:t>
      </w:r>
    </w:p>
    <w:p w14:paraId="73169A38" w14:textId="77777777" w:rsidR="00524F3A" w:rsidRPr="00AD1F4C" w:rsidRDefault="00524F3A" w:rsidP="00524F3A">
      <w:pPr>
        <w:spacing w:after="200"/>
        <w:rPr>
          <w:bCs/>
          <w:iCs/>
        </w:rPr>
      </w:pPr>
      <w:r w:rsidRPr="00E56DED">
        <w:rPr>
          <w:bCs/>
          <w:iCs/>
        </w:rPr>
        <w:t>Garancijski rok za opravljeno storitev predmetnega javnega naročila ne sme biti krajši od 2</w:t>
      </w:r>
      <w:r w:rsidRPr="00E56DED">
        <w:rPr>
          <w:bCs/>
          <w:iCs/>
          <w:color w:val="auto"/>
        </w:rPr>
        <w:t xml:space="preserve"> let</w:t>
      </w:r>
      <w:r w:rsidRPr="0040249B">
        <w:rPr>
          <w:bCs/>
          <w:iCs/>
          <w:color w:val="auto"/>
        </w:rPr>
        <w:t xml:space="preserve"> </w:t>
      </w:r>
      <w:r w:rsidRPr="0040249B">
        <w:rPr>
          <w:bCs/>
          <w:iCs/>
        </w:rPr>
        <w:t>oziroma krajši od garancije proizvajalca od potrjenega primopredajnega zapisnika za vsak posamezen predmet pogodbe. Garancijski rok velja tako za dobavljeno blago kot tudi za vgradnjo (zamenjavo) dobavljenega blaga, ki ga potrebuje za izvedbo vzdrževanja.</w:t>
      </w:r>
    </w:p>
    <w:p w14:paraId="1353A5C5" w14:textId="77777777" w:rsidR="00524F3A" w:rsidRPr="00AD1F4C" w:rsidRDefault="00524F3A" w:rsidP="003D5037">
      <w:pPr>
        <w:rPr>
          <w:bCs/>
          <w:highlight w:val="green"/>
        </w:rPr>
      </w:pPr>
    </w:p>
    <w:p w14:paraId="44B67D34" w14:textId="77777777" w:rsidR="003D5037" w:rsidRPr="00AD1F4C" w:rsidRDefault="003D5037">
      <w:pPr>
        <w:numPr>
          <w:ilvl w:val="0"/>
          <w:numId w:val="22"/>
        </w:numPr>
        <w:spacing w:line="240" w:lineRule="auto"/>
        <w:jc w:val="center"/>
        <w:rPr>
          <w:bCs/>
        </w:rPr>
      </w:pPr>
      <w:bookmarkStart w:id="8" w:name="_Hlk74046443"/>
      <w:r w:rsidRPr="00AD1F4C">
        <w:rPr>
          <w:bCs/>
        </w:rPr>
        <w:t>člen</w:t>
      </w:r>
    </w:p>
    <w:bookmarkEnd w:id="8"/>
    <w:p w14:paraId="27EDFD66" w14:textId="77777777" w:rsidR="003D5037" w:rsidRPr="00AD1F4C" w:rsidRDefault="003D5037" w:rsidP="003D5037">
      <w:pPr>
        <w:spacing w:line="259" w:lineRule="auto"/>
        <w:rPr>
          <w:rFonts w:eastAsia="Calibri"/>
        </w:rPr>
      </w:pPr>
      <w:r w:rsidRPr="00AD1F4C">
        <w:rPr>
          <w:rFonts w:eastAsia="Calibri"/>
        </w:rPr>
        <w:t>Okvirni sporazum, pri katerem kdo v imenu ali na račun druge stranke okvirnega sporazuma, predstavniku ali posredniku naročnika obljubi, ponudi ali da kakšno nedovoljeno korist za:</w:t>
      </w:r>
    </w:p>
    <w:p w14:paraId="701EECCC" w14:textId="77777777" w:rsidR="003D5037" w:rsidRPr="00AD1F4C" w:rsidRDefault="003D5037">
      <w:pPr>
        <w:numPr>
          <w:ilvl w:val="0"/>
          <w:numId w:val="7"/>
        </w:numPr>
        <w:spacing w:line="256" w:lineRule="auto"/>
        <w:rPr>
          <w:rFonts w:eastAsia="Calibri"/>
        </w:rPr>
      </w:pPr>
      <w:r w:rsidRPr="00AD1F4C">
        <w:rPr>
          <w:rFonts w:eastAsia="Calibri"/>
        </w:rPr>
        <w:t>pridobitev posla ali</w:t>
      </w:r>
    </w:p>
    <w:p w14:paraId="6D6F3788" w14:textId="77777777" w:rsidR="003D5037" w:rsidRPr="00AD1F4C" w:rsidRDefault="003D5037">
      <w:pPr>
        <w:numPr>
          <w:ilvl w:val="0"/>
          <w:numId w:val="7"/>
        </w:numPr>
        <w:spacing w:line="256" w:lineRule="auto"/>
        <w:rPr>
          <w:rFonts w:eastAsia="Calibri"/>
        </w:rPr>
      </w:pPr>
      <w:r w:rsidRPr="00AD1F4C">
        <w:rPr>
          <w:rFonts w:eastAsia="Calibri"/>
        </w:rPr>
        <w:t>za sklenitev posla pod ugodnejšimi pogoji ali</w:t>
      </w:r>
    </w:p>
    <w:p w14:paraId="5EB24C1F" w14:textId="77777777" w:rsidR="003D5037" w:rsidRPr="00AD1F4C" w:rsidRDefault="003D5037">
      <w:pPr>
        <w:numPr>
          <w:ilvl w:val="0"/>
          <w:numId w:val="7"/>
        </w:numPr>
        <w:spacing w:line="256" w:lineRule="auto"/>
        <w:rPr>
          <w:rFonts w:eastAsia="Calibri"/>
        </w:rPr>
      </w:pPr>
      <w:r w:rsidRPr="00AD1F4C">
        <w:rPr>
          <w:rFonts w:eastAsia="Calibri"/>
        </w:rPr>
        <w:t>za opustitev dolžnega nadzora nad izvajanjem obveznosti okvirnega sporazuma ali</w:t>
      </w:r>
    </w:p>
    <w:p w14:paraId="791F3ADE" w14:textId="77777777" w:rsidR="003D5037" w:rsidRPr="00AD1F4C" w:rsidRDefault="003D5037">
      <w:pPr>
        <w:numPr>
          <w:ilvl w:val="0"/>
          <w:numId w:val="7"/>
        </w:numPr>
        <w:spacing w:line="256" w:lineRule="auto"/>
        <w:rPr>
          <w:rFonts w:eastAsia="Calibri"/>
        </w:rPr>
      </w:pPr>
      <w:r w:rsidRPr="00AD1F4C">
        <w:rPr>
          <w:rFonts w:eastAsia="Calibri"/>
        </w:rPr>
        <w:t>za drugo ravnanje ali opustitev, s katerim je naročniku povzročena škoda ali je omogočena pridobitev nedovoljene koristi predstavniku ali posredniku naročnika, drugi stranki okvirnega sporazuma ali njenemu predstavniku zastopniku, posredniku;</w:t>
      </w:r>
    </w:p>
    <w:p w14:paraId="3E224F49" w14:textId="77777777" w:rsidR="003D5037" w:rsidRPr="00AD1F4C" w:rsidRDefault="003D5037" w:rsidP="003D5037">
      <w:pPr>
        <w:spacing w:after="160" w:line="259" w:lineRule="auto"/>
        <w:rPr>
          <w:rFonts w:eastAsia="Calibri"/>
        </w:rPr>
      </w:pPr>
      <w:r w:rsidRPr="00AD1F4C">
        <w:rPr>
          <w:rFonts w:eastAsia="Calibri"/>
        </w:rPr>
        <w:t>je ničen.</w:t>
      </w:r>
    </w:p>
    <w:p w14:paraId="45486814" w14:textId="77777777" w:rsidR="003D5037" w:rsidRPr="00AD1F4C" w:rsidRDefault="003D5037" w:rsidP="003D5037">
      <w:pPr>
        <w:rPr>
          <w:b/>
          <w:highlight w:val="yellow"/>
        </w:rPr>
      </w:pPr>
    </w:p>
    <w:p w14:paraId="05CDA8D3" w14:textId="77777777" w:rsidR="003D5037" w:rsidRPr="00AD1F4C" w:rsidRDefault="003D5037">
      <w:pPr>
        <w:numPr>
          <w:ilvl w:val="0"/>
          <w:numId w:val="22"/>
        </w:numPr>
        <w:spacing w:line="240" w:lineRule="auto"/>
        <w:jc w:val="center"/>
        <w:rPr>
          <w:bCs/>
        </w:rPr>
      </w:pPr>
      <w:r w:rsidRPr="00AD1F4C">
        <w:rPr>
          <w:bCs/>
        </w:rPr>
        <w:t>člen</w:t>
      </w:r>
    </w:p>
    <w:p w14:paraId="1CB6C48C" w14:textId="0A689E7F" w:rsidR="002A046F" w:rsidRPr="004435F9" w:rsidRDefault="002A046F" w:rsidP="002A046F">
      <w:pPr>
        <w:pStyle w:val="Telobesedila"/>
        <w:spacing w:line="254" w:lineRule="auto"/>
        <w:rPr>
          <w:rFonts w:ascii="Titillium Web" w:hAnsi="Titillium Web"/>
          <w:iCs/>
          <w:sz w:val="22"/>
          <w:szCs w:val="22"/>
        </w:rPr>
      </w:pPr>
      <w:r w:rsidRPr="004435F9">
        <w:rPr>
          <w:rFonts w:ascii="Titillium Web" w:hAnsi="Titillium Web"/>
          <w:iCs/>
          <w:sz w:val="22"/>
          <w:szCs w:val="22"/>
        </w:rPr>
        <w:t xml:space="preserve">Ta okvirni sporazum je sklenjen pod razveznim pogojem, ki se uresniči, če je naročnik seznanjen, da je sodišče s pravnomočno odločitvijo ugotovilo kršitev obveznosti iz drugega odstavka 3. člena ZJN-3 s strani </w:t>
      </w:r>
      <w:r w:rsidR="00B75EC8">
        <w:rPr>
          <w:rFonts w:ascii="Titillium Web" w:hAnsi="Titillium Web"/>
          <w:iCs/>
          <w:sz w:val="22"/>
          <w:szCs w:val="22"/>
        </w:rPr>
        <w:t>izvajalca</w:t>
      </w:r>
      <w:r w:rsidRPr="004435F9">
        <w:rPr>
          <w:rFonts w:ascii="Titillium Web" w:hAnsi="Titillium Web"/>
          <w:iCs/>
          <w:sz w:val="22"/>
          <w:szCs w:val="22"/>
        </w:rPr>
        <w:t xml:space="preserve"> ali če je naročnik seznanjen, da je pristojni državni organ pri </w:t>
      </w:r>
      <w:r w:rsidR="001F5294">
        <w:rPr>
          <w:rFonts w:ascii="Titillium Web" w:hAnsi="Titillium Web"/>
          <w:iCs/>
          <w:sz w:val="22"/>
          <w:szCs w:val="22"/>
        </w:rPr>
        <w:t>izvajalcu</w:t>
      </w:r>
      <w:r w:rsidRPr="004435F9">
        <w:rPr>
          <w:rFonts w:ascii="Titillium Web" w:hAnsi="Titillium Web"/>
          <w:iCs/>
          <w:sz w:val="22"/>
          <w:szCs w:val="22"/>
        </w:rPr>
        <w:t xml:space="preserve">, v času </w:t>
      </w:r>
      <w:r w:rsidRPr="004435F9">
        <w:rPr>
          <w:rFonts w:ascii="Titillium Web" w:hAnsi="Titillium Web"/>
          <w:iCs/>
          <w:sz w:val="22"/>
          <w:szCs w:val="22"/>
        </w:rPr>
        <w:lastRenderedPageBreak/>
        <w:t>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C6CAA6" w14:textId="77777777" w:rsidR="002A046F" w:rsidRDefault="002A046F" w:rsidP="002A046F">
      <w:pPr>
        <w:pStyle w:val="Telobesedila"/>
        <w:spacing w:line="254" w:lineRule="auto"/>
        <w:rPr>
          <w:rFonts w:ascii="Titillium Web" w:hAnsi="Titillium Web"/>
          <w:iCs/>
          <w:sz w:val="22"/>
          <w:szCs w:val="22"/>
        </w:rPr>
      </w:pPr>
    </w:p>
    <w:p w14:paraId="2A9EFF2F" w14:textId="7B2F04BB" w:rsidR="002A046F" w:rsidRPr="004435F9" w:rsidRDefault="002A046F" w:rsidP="002A046F">
      <w:pPr>
        <w:pStyle w:val="Telobesedila"/>
        <w:spacing w:line="254" w:lineRule="auto"/>
        <w:rPr>
          <w:rFonts w:ascii="Titillium Web" w:hAnsi="Titillium Web"/>
          <w:iCs/>
          <w:sz w:val="22"/>
          <w:szCs w:val="22"/>
        </w:rPr>
      </w:pPr>
      <w:r w:rsidRPr="004435F9">
        <w:rPr>
          <w:rFonts w:ascii="Titillium Web" w:hAnsi="Titillium Web"/>
          <w:iCs/>
          <w:sz w:val="22"/>
          <w:szCs w:val="22"/>
        </w:rPr>
        <w:t xml:space="preserve">V primeru seznanitve naročnika s kršitvijo mora ta o tem obvestiti </w:t>
      </w:r>
      <w:r w:rsidR="00B75EC8">
        <w:rPr>
          <w:rFonts w:ascii="Titillium Web" w:hAnsi="Titillium Web"/>
          <w:iCs/>
          <w:sz w:val="22"/>
          <w:szCs w:val="22"/>
        </w:rPr>
        <w:t>izvajalca</w:t>
      </w:r>
      <w:r w:rsidRPr="004435F9">
        <w:rPr>
          <w:rFonts w:ascii="Titillium Web" w:hAnsi="Titillium Web"/>
          <w:iCs/>
          <w:sz w:val="22"/>
          <w:szCs w:val="22"/>
        </w:rPr>
        <w:t xml:space="preserve"> v desetih dneh. </w:t>
      </w:r>
      <w:r w:rsidR="001F5294">
        <w:rPr>
          <w:rFonts w:ascii="Titillium Web" w:hAnsi="Titillium Web"/>
          <w:iCs/>
          <w:sz w:val="22"/>
          <w:szCs w:val="22"/>
        </w:rPr>
        <w:t>Izvajalec</w:t>
      </w:r>
      <w:r w:rsidRPr="004435F9">
        <w:rPr>
          <w:rFonts w:ascii="Titillium Web" w:hAnsi="Titillium Web"/>
          <w:iCs/>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w:t>
      </w:r>
      <w:r w:rsidR="001F5294">
        <w:rPr>
          <w:rFonts w:ascii="Titillium Web" w:hAnsi="Titillium Web"/>
          <w:iCs/>
          <w:sz w:val="22"/>
          <w:szCs w:val="22"/>
        </w:rPr>
        <w:t>izvajalec</w:t>
      </w:r>
      <w:r w:rsidRPr="004435F9">
        <w:rPr>
          <w:rFonts w:ascii="Titillium Web" w:hAnsi="Titillium Web"/>
          <w:iCs/>
          <w:sz w:val="22"/>
          <w:szCs w:val="22"/>
        </w:rPr>
        <w:t xml:space="preserve"> v istem roku predloži dokaze, da je podizvajalec sprejel zadostne ukrepe, s katerimi lahko dokaže svojo zanesljivost kljub obstoju kršitev. Če </w:t>
      </w:r>
      <w:r w:rsidR="001F5294">
        <w:rPr>
          <w:rFonts w:ascii="Titillium Web" w:hAnsi="Titillium Web"/>
          <w:iCs/>
          <w:sz w:val="22"/>
          <w:szCs w:val="22"/>
        </w:rPr>
        <w:t>izvajalec</w:t>
      </w:r>
      <w:r w:rsidRPr="004435F9">
        <w:rPr>
          <w:rFonts w:ascii="Titillium Web" w:hAnsi="Titillium Web"/>
          <w:iCs/>
          <w:sz w:val="22"/>
          <w:szCs w:val="22"/>
        </w:rPr>
        <w:t xml:space="preserve"> ni predložil dokazov za podizvajalca ali če jih je, pa naročnik oceni, da ti ukrepi ne zadoščajo, lahko </w:t>
      </w:r>
      <w:r w:rsidR="001F5294">
        <w:rPr>
          <w:rFonts w:ascii="Titillium Web" w:hAnsi="Titillium Web"/>
          <w:iCs/>
          <w:sz w:val="22"/>
          <w:szCs w:val="22"/>
        </w:rPr>
        <w:t>izvajalec</w:t>
      </w:r>
      <w:r w:rsidRPr="004435F9">
        <w:rPr>
          <w:rFonts w:ascii="Titillium Web" w:hAnsi="Titillium Web"/>
          <w:iCs/>
          <w:sz w:val="22"/>
          <w:szCs w:val="22"/>
        </w:rPr>
        <w:t xml:space="preserve"> zamenja podizvajalca v roku, ki ga določi naročnik in ne sme biti daljši od 15 dni v skladu s 94. členom ZJN-3, ali sam prevzame del, ki ga je oddal v </w:t>
      </w:r>
      <w:proofErr w:type="spellStart"/>
      <w:r w:rsidRPr="004435F9">
        <w:rPr>
          <w:rFonts w:ascii="Titillium Web" w:hAnsi="Titillium Web"/>
          <w:iCs/>
          <w:sz w:val="22"/>
          <w:szCs w:val="22"/>
        </w:rPr>
        <w:t>podizvajanje</w:t>
      </w:r>
      <w:proofErr w:type="spellEnd"/>
      <w:r w:rsidRPr="004435F9">
        <w:rPr>
          <w:rFonts w:ascii="Titillium Web" w:hAnsi="Titillium Web"/>
          <w:iCs/>
          <w:sz w:val="22"/>
          <w:szCs w:val="22"/>
        </w:rPr>
        <w:t xml:space="preserve"> temu podizvajalcu, če ta zamenjava ali prevzem ne pomeni bistvene spremembe okvirnega sporazuma. </w:t>
      </w:r>
    </w:p>
    <w:p w14:paraId="0C38500B" w14:textId="77777777" w:rsidR="002A046F" w:rsidRDefault="002A046F" w:rsidP="002A046F">
      <w:pPr>
        <w:pStyle w:val="Telobesedila"/>
        <w:spacing w:line="254" w:lineRule="auto"/>
        <w:rPr>
          <w:rFonts w:ascii="Titillium Web" w:hAnsi="Titillium Web"/>
          <w:iCs/>
          <w:sz w:val="22"/>
          <w:szCs w:val="22"/>
        </w:rPr>
      </w:pPr>
    </w:p>
    <w:p w14:paraId="30B07D20" w14:textId="42E355FF" w:rsidR="002A046F" w:rsidRPr="004435F9" w:rsidRDefault="002A046F" w:rsidP="002A046F">
      <w:pPr>
        <w:pStyle w:val="Telobesedila"/>
        <w:spacing w:line="254" w:lineRule="auto"/>
        <w:rPr>
          <w:rFonts w:ascii="Titillium Web" w:hAnsi="Titillium Web"/>
          <w:iCs/>
          <w:sz w:val="22"/>
          <w:szCs w:val="22"/>
        </w:rPr>
      </w:pPr>
      <w:r w:rsidRPr="004435F9">
        <w:rPr>
          <w:rFonts w:ascii="Titillium Web" w:hAnsi="Titillium Web"/>
          <w:iCs/>
          <w:sz w:val="22"/>
          <w:szCs w:val="22"/>
        </w:rPr>
        <w:t xml:space="preserve">V skladu s točko b) četrtega odstavka 75. člena ZJN-3, lahko </w:t>
      </w:r>
      <w:r w:rsidR="001F5294">
        <w:rPr>
          <w:rFonts w:ascii="Titillium Web" w:hAnsi="Titillium Web"/>
          <w:iCs/>
          <w:sz w:val="22"/>
          <w:szCs w:val="22"/>
        </w:rPr>
        <w:t>izvajalec</w:t>
      </w:r>
      <w:r w:rsidRPr="004435F9">
        <w:rPr>
          <w:rFonts w:ascii="Titillium Web" w:hAnsi="Titillium Web"/>
          <w:iCs/>
          <w:sz w:val="22"/>
          <w:szCs w:val="22"/>
        </w:rPr>
        <w:t xml:space="preserve">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001F5294">
        <w:rPr>
          <w:rFonts w:ascii="Titillium Web" w:hAnsi="Titillium Web"/>
          <w:iCs/>
          <w:sz w:val="22"/>
          <w:szCs w:val="22"/>
        </w:rPr>
        <w:t>izvajalec</w:t>
      </w:r>
      <w:r w:rsidRPr="004435F9">
        <w:rPr>
          <w:rFonts w:ascii="Titillium Web" w:hAnsi="Titillium Web"/>
          <w:iCs/>
          <w:sz w:val="22"/>
          <w:szCs w:val="22"/>
        </w:rPr>
        <w:t xml:space="preserve">, naročnik upošteva resnost in posebne okoliščine kršitve. Če naročnik oceni, da dokazi, ki jih je predložil </w:t>
      </w:r>
      <w:r w:rsidR="001F5294">
        <w:rPr>
          <w:rFonts w:ascii="Titillium Web" w:hAnsi="Titillium Web"/>
          <w:iCs/>
          <w:sz w:val="22"/>
          <w:szCs w:val="22"/>
        </w:rPr>
        <w:t>izvajalec</w:t>
      </w:r>
      <w:r w:rsidRPr="004435F9">
        <w:rPr>
          <w:rFonts w:ascii="Titillium Web" w:hAnsi="Titillium Web"/>
          <w:iCs/>
          <w:sz w:val="22"/>
          <w:szCs w:val="22"/>
        </w:rPr>
        <w:t xml:space="preserve">, zadoščajo, </w:t>
      </w:r>
      <w:r w:rsidR="00B75EC8">
        <w:rPr>
          <w:rFonts w:ascii="Titillium Web" w:hAnsi="Titillium Web"/>
          <w:iCs/>
          <w:sz w:val="22"/>
          <w:szCs w:val="22"/>
        </w:rPr>
        <w:t>izvajalca</w:t>
      </w:r>
      <w:r w:rsidRPr="004435F9">
        <w:rPr>
          <w:rFonts w:ascii="Titillium Web" w:hAnsi="Titillium Web"/>
          <w:iCs/>
          <w:sz w:val="22"/>
          <w:szCs w:val="22"/>
        </w:rPr>
        <w:t xml:space="preserve"> ne izključi iz postopka javnega naročanja. Če naročnik oceni, da ukrepi ne zadoščajo, </w:t>
      </w:r>
      <w:r w:rsidR="00055227">
        <w:rPr>
          <w:rFonts w:ascii="Titillium Web" w:hAnsi="Titillium Web"/>
          <w:iCs/>
          <w:sz w:val="22"/>
          <w:szCs w:val="22"/>
        </w:rPr>
        <w:t>izvajalcu</w:t>
      </w:r>
      <w:r w:rsidRPr="004435F9">
        <w:rPr>
          <w:rFonts w:ascii="Titillium Web" w:hAnsi="Titillium Web"/>
          <w:iCs/>
          <w:sz w:val="22"/>
          <w:szCs w:val="22"/>
        </w:rPr>
        <w:t xml:space="preserve"> pošlje utemeljitev takšne odločitve.</w:t>
      </w:r>
    </w:p>
    <w:p w14:paraId="6DAC634A" w14:textId="77777777" w:rsidR="002A046F" w:rsidRDefault="002A046F" w:rsidP="002A046F">
      <w:pPr>
        <w:pStyle w:val="Telobesedila"/>
        <w:spacing w:line="254" w:lineRule="auto"/>
        <w:rPr>
          <w:rFonts w:ascii="Titillium Web" w:hAnsi="Titillium Web"/>
          <w:iCs/>
          <w:sz w:val="22"/>
          <w:szCs w:val="22"/>
        </w:rPr>
      </w:pPr>
    </w:p>
    <w:p w14:paraId="7DBD004D" w14:textId="1EB8EE20" w:rsidR="002A046F" w:rsidRPr="004435F9" w:rsidRDefault="002A046F" w:rsidP="002A046F">
      <w:pPr>
        <w:pStyle w:val="Telobesedila"/>
        <w:spacing w:line="254" w:lineRule="auto"/>
        <w:rPr>
          <w:rFonts w:ascii="Titillium Web" w:hAnsi="Titillium Web"/>
          <w:iCs/>
          <w:sz w:val="22"/>
          <w:szCs w:val="22"/>
        </w:rPr>
      </w:pPr>
      <w:r w:rsidRPr="004435F9">
        <w:rPr>
          <w:rFonts w:ascii="Titillium Web" w:hAnsi="Titillium Web"/>
          <w:iCs/>
          <w:sz w:val="22"/>
          <w:szCs w:val="22"/>
        </w:rPr>
        <w:t xml:space="preserve">V primeru izpolnitve razveznega pogoja se šteje, da je okvirni sporazum razvezan z dnem sklenitve novega okvirnega sporazuma. O datumu sklenitve novega okvirnega sporazuma bo naročnik obvestil </w:t>
      </w:r>
      <w:r w:rsidR="00B75EC8">
        <w:rPr>
          <w:rFonts w:ascii="Titillium Web" w:hAnsi="Titillium Web"/>
          <w:iCs/>
          <w:sz w:val="22"/>
          <w:szCs w:val="22"/>
        </w:rPr>
        <w:t>izvajalca</w:t>
      </w:r>
      <w:r w:rsidRPr="004435F9">
        <w:rPr>
          <w:rFonts w:ascii="Titillium Web" w:hAnsi="Titillium Web"/>
          <w:iCs/>
          <w:sz w:val="22"/>
          <w:szCs w:val="22"/>
        </w:rPr>
        <w:t>.</w:t>
      </w:r>
    </w:p>
    <w:p w14:paraId="69000DB2" w14:textId="77777777" w:rsidR="002A046F" w:rsidRDefault="002A046F" w:rsidP="002A046F">
      <w:pPr>
        <w:pStyle w:val="Telobesedila"/>
        <w:spacing w:line="254" w:lineRule="auto"/>
        <w:rPr>
          <w:rFonts w:ascii="Titillium Web" w:hAnsi="Titillium Web"/>
          <w:iCs/>
          <w:sz w:val="22"/>
          <w:szCs w:val="22"/>
        </w:rPr>
      </w:pPr>
    </w:p>
    <w:p w14:paraId="56C17558" w14:textId="041306FF" w:rsidR="002A046F" w:rsidRDefault="002A046F" w:rsidP="002A046F">
      <w:pPr>
        <w:pStyle w:val="Telobesedila"/>
        <w:spacing w:line="254" w:lineRule="auto"/>
        <w:rPr>
          <w:rFonts w:ascii="Titillium Web" w:hAnsi="Titillium Web"/>
          <w:iCs/>
          <w:sz w:val="22"/>
          <w:szCs w:val="22"/>
        </w:rPr>
      </w:pPr>
      <w:r w:rsidRPr="004435F9">
        <w:rPr>
          <w:rFonts w:ascii="Titillium Web" w:hAnsi="Titillium Web"/>
          <w:iCs/>
          <w:sz w:val="22"/>
          <w:szCs w:val="22"/>
        </w:rPr>
        <w:t>Če naročnik v roku 60 dni od seznanitve s kršitvijo ne začne novega postopka javnega naročila, se šteje, da je okvirni sporazum razvezan šestdeseti dan od seznanitve s kršitvijo. Če naročnik v roku tridesetih (30) dni od seznanitve s kršitvijo ne začne novega postopka javnega naročila, se šteje, da je okvirni sporazum razvezan trideseti (30) dan od seznanitve s kršitvijo.</w:t>
      </w:r>
    </w:p>
    <w:p w14:paraId="1DEE5DE1" w14:textId="77777777" w:rsidR="003D5037" w:rsidRPr="00AD1F4C" w:rsidRDefault="003D5037" w:rsidP="003D5037">
      <w:pPr>
        <w:rPr>
          <w:bCs/>
          <w:highlight w:val="yellow"/>
        </w:rPr>
      </w:pPr>
    </w:p>
    <w:p w14:paraId="5C944AC4" w14:textId="77777777" w:rsidR="003D5037" w:rsidRPr="00AD1F4C" w:rsidRDefault="003D5037">
      <w:pPr>
        <w:numPr>
          <w:ilvl w:val="0"/>
          <w:numId w:val="22"/>
        </w:numPr>
        <w:spacing w:line="240" w:lineRule="auto"/>
        <w:jc w:val="center"/>
        <w:rPr>
          <w:bCs/>
        </w:rPr>
      </w:pPr>
      <w:r w:rsidRPr="00AD1F4C">
        <w:rPr>
          <w:bCs/>
        </w:rPr>
        <w:t>člen</w:t>
      </w:r>
    </w:p>
    <w:p w14:paraId="40052CBA" w14:textId="77777777" w:rsidR="003D5037" w:rsidRPr="00AD1F4C" w:rsidRDefault="003D5037" w:rsidP="003D5037">
      <w:pPr>
        <w:snapToGrid w:val="0"/>
        <w:rPr>
          <w:bCs/>
        </w:rPr>
      </w:pPr>
      <w:r w:rsidRPr="00AD1F4C">
        <w:rPr>
          <w:bCs/>
        </w:rPr>
        <w:lastRenderedPageBreak/>
        <w:t>Sprememba okvirnega sporazuma je možna iz razlogov, ki jih določa 95. člen ZJN-3.</w:t>
      </w:r>
    </w:p>
    <w:p w14:paraId="2191A826" w14:textId="77777777" w:rsidR="003D5037" w:rsidRPr="00AD1F4C" w:rsidRDefault="003D5037" w:rsidP="003D5037">
      <w:pPr>
        <w:snapToGrid w:val="0"/>
        <w:rPr>
          <w:bCs/>
        </w:rPr>
      </w:pPr>
    </w:p>
    <w:p w14:paraId="6BEC85B4" w14:textId="77777777" w:rsidR="003D5037" w:rsidRPr="00AD1F4C" w:rsidRDefault="003D5037">
      <w:pPr>
        <w:numPr>
          <w:ilvl w:val="0"/>
          <w:numId w:val="22"/>
        </w:numPr>
        <w:spacing w:line="240" w:lineRule="auto"/>
        <w:jc w:val="center"/>
        <w:rPr>
          <w:bCs/>
        </w:rPr>
      </w:pPr>
      <w:r w:rsidRPr="00AD1F4C">
        <w:rPr>
          <w:bCs/>
        </w:rPr>
        <w:t>člen</w:t>
      </w:r>
    </w:p>
    <w:p w14:paraId="6BD24AAA" w14:textId="77777777" w:rsidR="003D5037" w:rsidRPr="00AD1F4C" w:rsidRDefault="003D5037" w:rsidP="003D5037">
      <w:pPr>
        <w:suppressAutoHyphens/>
        <w:autoSpaceDN w:val="0"/>
        <w:ind w:right="6"/>
        <w:rPr>
          <w:rFonts w:eastAsia="Calibri" w:cs="Arial"/>
          <w:color w:val="auto"/>
          <w:kern w:val="3"/>
          <w:lang w:eastAsia="zh-CN"/>
        </w:rPr>
      </w:pPr>
      <w:r w:rsidRPr="00AD1F4C">
        <w:rPr>
          <w:rFonts w:eastAsia="Calibri" w:cs="Arial"/>
          <w:color w:val="auto"/>
          <w:kern w:val="3"/>
          <w:lang w:eastAsia="zh-CN"/>
        </w:rPr>
        <w:t>Vsi podatki, povezani z izvajanjem tega okvirnega sporazuma, predstavljajo poslovno skrivnost. Stranki sta dolžni vse te podatke skrbno varovati ter jih uporabljati izključno za namene, povezane z izvajanjem tega okvirnega sporazuma.</w:t>
      </w:r>
    </w:p>
    <w:p w14:paraId="7D875AC2" w14:textId="77777777" w:rsidR="003D5037" w:rsidRPr="00AD1F4C" w:rsidRDefault="003D5037" w:rsidP="003D5037">
      <w:pPr>
        <w:suppressAutoHyphens/>
        <w:autoSpaceDN w:val="0"/>
        <w:ind w:right="6"/>
        <w:rPr>
          <w:rFonts w:eastAsia="Calibri" w:cs="Arial"/>
          <w:color w:val="auto"/>
          <w:kern w:val="3"/>
          <w:lang w:eastAsia="zh-CN"/>
        </w:rPr>
      </w:pPr>
    </w:p>
    <w:p w14:paraId="4CB1C02F" w14:textId="77777777" w:rsidR="003D5037" w:rsidRPr="00AD1F4C" w:rsidRDefault="003D5037" w:rsidP="003D5037">
      <w:pPr>
        <w:spacing w:line="240" w:lineRule="auto"/>
        <w:ind w:right="-43"/>
        <w:rPr>
          <w:rFonts w:cs="Arial"/>
        </w:rPr>
      </w:pPr>
      <w:r w:rsidRPr="00AD1F4C">
        <w:rPr>
          <w:rFonts w:cs="Arial"/>
        </w:rPr>
        <w:t>Trajno varovanje poslovne skrivnosti oziroma osebnih podatkov</w:t>
      </w:r>
      <w:r w:rsidRPr="00AD1F4C">
        <w:rPr>
          <w:rFonts w:cs="Arial"/>
          <w:noProof/>
        </w:rPr>
        <w:t xml:space="preserve"> p</w:t>
      </w:r>
      <w:r w:rsidRPr="00AD1F4C">
        <w:rPr>
          <w:rFonts w:cs="Arial"/>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5A26A0B7" w14:textId="77777777" w:rsidR="003D5037" w:rsidRPr="00AD1F4C" w:rsidRDefault="003D5037" w:rsidP="003D5037">
      <w:pPr>
        <w:spacing w:line="240" w:lineRule="auto"/>
        <w:ind w:right="-43"/>
        <w:rPr>
          <w:rFonts w:cs="Arial"/>
        </w:rPr>
      </w:pPr>
    </w:p>
    <w:p w14:paraId="16F07DED" w14:textId="7B4206FF" w:rsidR="003D5037" w:rsidRPr="00AD1F4C" w:rsidRDefault="003D5037" w:rsidP="003D5037">
      <w:pPr>
        <w:spacing w:line="240" w:lineRule="auto"/>
        <w:ind w:right="-43"/>
        <w:rPr>
          <w:rFonts w:cs="Arial"/>
        </w:rPr>
      </w:pPr>
      <w:r w:rsidRPr="00AD1F4C">
        <w:rPr>
          <w:rFonts w:cs="Arial"/>
        </w:rPr>
        <w:t>Pridobljenih podatkov oziroma informacij izvajal</w:t>
      </w:r>
      <w:r w:rsidR="00055227">
        <w:rPr>
          <w:rFonts w:cs="Arial"/>
        </w:rPr>
        <w:t>ec</w:t>
      </w:r>
      <w:r w:rsidRPr="00AD1F4C">
        <w:rPr>
          <w:rFonts w:cs="Arial"/>
        </w:rPr>
        <w:t xml:space="preserve"> ne bo razmnoževal, niti jih ne bo izkoriščal za svoje namene, in jih bo na zahtevo naročnika nemudoma vrnil oziroma uničil vse zapise na listinah ali drugih medijih.</w:t>
      </w:r>
    </w:p>
    <w:p w14:paraId="231BA0BA" w14:textId="77777777" w:rsidR="003D5037" w:rsidRPr="00AD1F4C" w:rsidRDefault="003D5037" w:rsidP="003D5037">
      <w:pPr>
        <w:spacing w:line="240" w:lineRule="auto"/>
        <w:ind w:right="-43"/>
        <w:rPr>
          <w:rFonts w:cs="Arial"/>
        </w:rPr>
      </w:pPr>
    </w:p>
    <w:p w14:paraId="75F1B8D0" w14:textId="4D629F45" w:rsidR="003D5037" w:rsidRPr="00AD1F4C" w:rsidRDefault="003D5037" w:rsidP="003D5037">
      <w:pPr>
        <w:spacing w:line="240" w:lineRule="auto"/>
        <w:ind w:right="-43"/>
        <w:rPr>
          <w:rFonts w:cs="Arial"/>
        </w:rPr>
      </w:pPr>
      <w:r w:rsidRPr="00AD1F4C">
        <w:rPr>
          <w:rFonts w:cs="Arial"/>
        </w:rPr>
        <w:t xml:space="preserve">Stranki okvirnega sporazuma se zavedata, da kršitev dolžnosti varovanja poslovne skrivnosti oziroma </w:t>
      </w:r>
      <w:r w:rsidRPr="00AD1F4C">
        <w:rPr>
          <w:rFonts w:cs="Arial"/>
          <w:noProof/>
        </w:rPr>
        <w:drawing>
          <wp:inline distT="0" distB="0" distL="0" distR="0" wp14:anchorId="1F737CCD" wp14:editId="12687BD0">
            <wp:extent cx="20320" cy="20320"/>
            <wp:effectExtent l="0" t="0" r="0" b="0"/>
            <wp:docPr id="20792420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sidRPr="00AD1F4C">
        <w:rPr>
          <w:rFonts w:cs="Arial"/>
        </w:rPr>
        <w:t xml:space="preserve">osebnih podatkov po tem členu predstavlja kršitev veljavnih predpisov in je osnova za </w:t>
      </w:r>
      <w:r w:rsidRPr="00AD1F4C">
        <w:rPr>
          <w:rFonts w:cs="Arial"/>
          <w:noProof/>
        </w:rPr>
        <w:drawing>
          <wp:inline distT="0" distB="0" distL="0" distR="0" wp14:anchorId="2C878CC8" wp14:editId="5A1309A0">
            <wp:extent cx="20320" cy="20320"/>
            <wp:effectExtent l="0" t="0" r="0" b="0"/>
            <wp:docPr id="17028909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sidRPr="00AD1F4C">
        <w:rPr>
          <w:rFonts w:cs="Arial"/>
        </w:rPr>
        <w:t>odškodninsko odgovornost izvajalca.</w:t>
      </w:r>
    </w:p>
    <w:p w14:paraId="554BFB12" w14:textId="77777777" w:rsidR="003D5037" w:rsidRPr="00AD1F4C" w:rsidRDefault="003D5037" w:rsidP="003D5037">
      <w:pPr>
        <w:spacing w:line="240" w:lineRule="auto"/>
        <w:ind w:right="-43"/>
        <w:rPr>
          <w:rFonts w:cs="Arial"/>
        </w:rPr>
      </w:pPr>
    </w:p>
    <w:p w14:paraId="5EEBD6F3" w14:textId="39E61680" w:rsidR="003D5037" w:rsidRDefault="00055227">
      <w:pPr>
        <w:numPr>
          <w:ilvl w:val="0"/>
          <w:numId w:val="22"/>
        </w:numPr>
        <w:spacing w:line="240" w:lineRule="auto"/>
        <w:jc w:val="center"/>
        <w:rPr>
          <w:bCs/>
        </w:rPr>
      </w:pPr>
      <w:r w:rsidRPr="00AD1F4C">
        <w:rPr>
          <w:bCs/>
        </w:rPr>
        <w:t>člen</w:t>
      </w:r>
    </w:p>
    <w:p w14:paraId="33E5B08E" w14:textId="77777777" w:rsidR="00055227" w:rsidRDefault="00055227" w:rsidP="00055227">
      <w:pPr>
        <w:spacing w:line="240" w:lineRule="auto"/>
        <w:rPr>
          <w:bCs/>
        </w:rPr>
      </w:pPr>
      <w:r w:rsidRPr="00055227">
        <w:rPr>
          <w:bCs/>
        </w:rPr>
        <w:t xml:space="preserve">Stranki pogodbe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29E6F1D0" w14:textId="77777777" w:rsidR="00055227" w:rsidRDefault="00055227" w:rsidP="00055227">
      <w:pPr>
        <w:spacing w:line="240" w:lineRule="auto"/>
        <w:rPr>
          <w:bCs/>
        </w:rPr>
      </w:pPr>
    </w:p>
    <w:p w14:paraId="719C1A22" w14:textId="77777777" w:rsidR="00055227" w:rsidRDefault="00055227" w:rsidP="00055227">
      <w:pPr>
        <w:spacing w:line="240" w:lineRule="auto"/>
        <w:rPr>
          <w:bCs/>
        </w:rPr>
      </w:pPr>
      <w:r w:rsidRPr="00055227">
        <w:rPr>
          <w:bCs/>
        </w:rPr>
        <w:t>Vsaka stranka pogodbe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stranka pogodbe poskrbi, da ima zakonito pravno podlago za posredovanje osebnih podatkov posameznika drugi stranki pogodbe.</w:t>
      </w:r>
    </w:p>
    <w:p w14:paraId="79ADF3D4" w14:textId="77777777" w:rsidR="00055227" w:rsidRDefault="00055227" w:rsidP="00055227">
      <w:pPr>
        <w:spacing w:line="240" w:lineRule="auto"/>
        <w:rPr>
          <w:bCs/>
        </w:rPr>
      </w:pPr>
    </w:p>
    <w:p w14:paraId="0306E6B2" w14:textId="0CA38EE7" w:rsidR="00055227" w:rsidRPr="00055227" w:rsidRDefault="00055227" w:rsidP="00055227">
      <w:pPr>
        <w:spacing w:line="240" w:lineRule="auto"/>
        <w:rPr>
          <w:bCs/>
        </w:rPr>
      </w:pPr>
      <w:r w:rsidRPr="00055227">
        <w:rPr>
          <w:bCs/>
        </w:rPr>
        <w:t>Stranki pogodbe se zavezujeta, da bosta z osebnimi podatki, s katerimi bosta (nenamerno) prišli v stik ob izvajanju te pogodbe, skrbno ravnali in jih varovali, da osebni podatki ne bodo uporabljeni za noben drug namen, razen za namene, ki so določeni v tej pogodbi in jih ne bosta razkrili tretji osebi.</w:t>
      </w:r>
    </w:p>
    <w:p w14:paraId="62387606" w14:textId="77777777" w:rsidR="00055227" w:rsidRDefault="00055227" w:rsidP="00055227">
      <w:pPr>
        <w:spacing w:line="240" w:lineRule="auto"/>
        <w:rPr>
          <w:bCs/>
        </w:rPr>
      </w:pPr>
    </w:p>
    <w:p w14:paraId="2E8920AB" w14:textId="217009E6" w:rsidR="00055227" w:rsidRDefault="00055227" w:rsidP="00055227">
      <w:pPr>
        <w:spacing w:line="240" w:lineRule="auto"/>
        <w:rPr>
          <w:bCs/>
        </w:rPr>
      </w:pPr>
      <w:r w:rsidRPr="00055227">
        <w:rPr>
          <w:bCs/>
        </w:rPr>
        <w:lastRenderedPageBreak/>
        <w:t>Za morebitne kršitve obveznosti, določene v tem členu, sta stranki pogodbe odškodninsko odgovorni.</w:t>
      </w:r>
    </w:p>
    <w:p w14:paraId="0572A89E" w14:textId="77777777" w:rsidR="009262B6" w:rsidRDefault="009262B6" w:rsidP="00055227">
      <w:pPr>
        <w:spacing w:line="240" w:lineRule="auto"/>
        <w:rPr>
          <w:bCs/>
        </w:rPr>
      </w:pPr>
    </w:p>
    <w:p w14:paraId="17CB09F0" w14:textId="2FA8925B" w:rsidR="00055227" w:rsidRPr="00AD1F4C" w:rsidRDefault="00055227">
      <w:pPr>
        <w:numPr>
          <w:ilvl w:val="0"/>
          <w:numId w:val="22"/>
        </w:numPr>
        <w:spacing w:line="240" w:lineRule="auto"/>
        <w:jc w:val="center"/>
        <w:rPr>
          <w:bCs/>
        </w:rPr>
      </w:pPr>
      <w:r>
        <w:rPr>
          <w:bCs/>
        </w:rPr>
        <w:t>člen</w:t>
      </w:r>
    </w:p>
    <w:p w14:paraId="18A21A52" w14:textId="77777777" w:rsidR="003D5037" w:rsidRPr="00AD1F4C" w:rsidRDefault="003D5037" w:rsidP="00875D95">
      <w:pPr>
        <w:ind w:left="-1" w:right="-43"/>
        <w:rPr>
          <w:rFonts w:cs="Arial"/>
        </w:rPr>
      </w:pPr>
      <w:r w:rsidRPr="00AD1F4C">
        <w:rPr>
          <w:rFonts w:cs="Arial"/>
        </w:rPr>
        <w:t>Naročnik lahko odstopi od okvirnega sporazuma, brez obveznosti do izvajalca, če izvajalec:</w:t>
      </w:r>
    </w:p>
    <w:p w14:paraId="1DD880CD" w14:textId="77777777" w:rsidR="003D5037" w:rsidRPr="00AD1F4C" w:rsidRDefault="003D5037">
      <w:pPr>
        <w:numPr>
          <w:ilvl w:val="0"/>
          <w:numId w:val="8"/>
        </w:numPr>
        <w:ind w:right="-43"/>
        <w:rPr>
          <w:rFonts w:cs="Arial"/>
        </w:rPr>
      </w:pPr>
      <w:r w:rsidRPr="00AD1F4C">
        <w:rPr>
          <w:rFonts w:cs="Arial"/>
        </w:rPr>
        <w:t>ne upošteva vseh zahtev naročnika in le-teh kljub opozorilu ne izpolni,</w:t>
      </w:r>
    </w:p>
    <w:p w14:paraId="15D1F71E" w14:textId="62153118" w:rsidR="003D5037" w:rsidRPr="00AD1F4C" w:rsidRDefault="00875D95">
      <w:pPr>
        <w:numPr>
          <w:ilvl w:val="0"/>
          <w:numId w:val="8"/>
        </w:numPr>
        <w:snapToGrid w:val="0"/>
        <w:rPr>
          <w:color w:val="auto"/>
        </w:rPr>
      </w:pPr>
      <w:r>
        <w:rPr>
          <w:color w:val="auto"/>
        </w:rPr>
        <w:t xml:space="preserve">je </w:t>
      </w:r>
      <w:r w:rsidRPr="00AD1F4C">
        <w:rPr>
          <w:color w:val="auto"/>
        </w:rPr>
        <w:t>neodzive</w:t>
      </w:r>
      <w:r>
        <w:rPr>
          <w:color w:val="auto"/>
        </w:rPr>
        <w:t xml:space="preserve">n </w:t>
      </w:r>
      <w:r w:rsidR="003D5037" w:rsidRPr="00AD1F4C">
        <w:rPr>
          <w:color w:val="auto"/>
        </w:rPr>
        <w:t>v zahtevanem času,</w:t>
      </w:r>
    </w:p>
    <w:p w14:paraId="3301E7AE" w14:textId="6C60A3B9" w:rsidR="003D5037" w:rsidRPr="00AD1F4C" w:rsidRDefault="003D5037">
      <w:pPr>
        <w:numPr>
          <w:ilvl w:val="0"/>
          <w:numId w:val="8"/>
        </w:numPr>
        <w:snapToGrid w:val="0"/>
        <w:rPr>
          <w:color w:val="auto"/>
        </w:rPr>
      </w:pPr>
      <w:r w:rsidRPr="00AD1F4C">
        <w:rPr>
          <w:color w:val="auto"/>
        </w:rPr>
        <w:t>ne izboljša storitve do dogovorjenega roka in kljub pisnemu opozorilu ne upošteva opozoril naročnika,</w:t>
      </w:r>
    </w:p>
    <w:p w14:paraId="6B21D760" w14:textId="77777777" w:rsidR="003D5037" w:rsidRPr="00AD1F4C" w:rsidRDefault="003D5037">
      <w:pPr>
        <w:numPr>
          <w:ilvl w:val="0"/>
          <w:numId w:val="8"/>
        </w:numPr>
        <w:ind w:right="-43"/>
        <w:rPr>
          <w:rFonts w:cs="Arial"/>
        </w:rPr>
      </w:pPr>
      <w:r w:rsidRPr="00AD1F4C">
        <w:rPr>
          <w:rFonts w:cs="Arial"/>
        </w:rPr>
        <w:t>ne izpolnjuje svojih obveznosti v skladu z določili tega okvirnega sporazuma,</w:t>
      </w:r>
    </w:p>
    <w:p w14:paraId="0C505D90" w14:textId="77777777" w:rsidR="003D5037" w:rsidRPr="00AD1F4C" w:rsidRDefault="003D5037">
      <w:pPr>
        <w:numPr>
          <w:ilvl w:val="0"/>
          <w:numId w:val="8"/>
        </w:numPr>
        <w:ind w:right="-43"/>
        <w:rPr>
          <w:rFonts w:cs="Arial"/>
        </w:rPr>
      </w:pPr>
      <w:r w:rsidRPr="00AD1F4C">
        <w:rPr>
          <w:rFonts w:cs="Arial"/>
        </w:rPr>
        <w:t>ne izpolnjuje obveznosti v dogovorjenih rokih,</w:t>
      </w:r>
    </w:p>
    <w:p w14:paraId="02220F25" w14:textId="77777777" w:rsidR="003D5037" w:rsidRPr="00AD1F4C" w:rsidRDefault="003D5037">
      <w:pPr>
        <w:numPr>
          <w:ilvl w:val="0"/>
          <w:numId w:val="8"/>
        </w:numPr>
        <w:ind w:right="-43"/>
        <w:rPr>
          <w:rFonts w:cs="Arial"/>
        </w:rPr>
      </w:pPr>
      <w:r w:rsidRPr="00AD1F4C">
        <w:rPr>
          <w:rFonts w:cs="Arial"/>
        </w:rPr>
        <w:t xml:space="preserve">izvajalec postane insolventen ali je proti njemu začet postopek iz naslova </w:t>
      </w:r>
      <w:proofErr w:type="spellStart"/>
      <w:r w:rsidRPr="00AD1F4C">
        <w:rPr>
          <w:rFonts w:cs="Arial"/>
        </w:rPr>
        <w:t>insolvenčne</w:t>
      </w:r>
      <w:proofErr w:type="spellEnd"/>
      <w:r w:rsidRPr="00AD1F4C">
        <w:rPr>
          <w:rFonts w:cs="Arial"/>
        </w:rPr>
        <w:t xml:space="preserve"> zakonodaje.</w:t>
      </w:r>
    </w:p>
    <w:p w14:paraId="6FABA9E6" w14:textId="77777777" w:rsidR="003D5037" w:rsidRPr="00AD1F4C" w:rsidRDefault="003D5037" w:rsidP="003D5037">
      <w:pPr>
        <w:spacing w:line="240" w:lineRule="auto"/>
        <w:ind w:right="-43"/>
        <w:rPr>
          <w:rFonts w:cs="Arial"/>
        </w:rPr>
      </w:pPr>
    </w:p>
    <w:p w14:paraId="27A1C3E3" w14:textId="77777777" w:rsidR="003D5037" w:rsidRPr="00AD1F4C" w:rsidRDefault="003D5037" w:rsidP="003D5037">
      <w:pPr>
        <w:spacing w:line="240" w:lineRule="auto"/>
        <w:ind w:left="-1" w:right="-43"/>
        <w:rPr>
          <w:rFonts w:cs="Arial"/>
        </w:rPr>
      </w:pPr>
      <w:r w:rsidRPr="00AD1F4C">
        <w:rPr>
          <w:rFonts w:cs="Arial"/>
        </w:rPr>
        <w:t>O odstopu okvirnega sporazuma bo naročnik pisno obvestil izvajalca. V primeru odstopa od okvirnega sporazuma sta stranki okvirnega sporazuma dolžni do tedaj prevzete obveznosti izpolniti tako, kot je bilo to dogovorjeno pred odstopom.</w:t>
      </w:r>
    </w:p>
    <w:p w14:paraId="03E49217" w14:textId="77777777" w:rsidR="003D5037" w:rsidRPr="00AD1F4C" w:rsidRDefault="003D5037" w:rsidP="003D5037">
      <w:pPr>
        <w:spacing w:line="240" w:lineRule="auto"/>
        <w:ind w:right="-43"/>
        <w:rPr>
          <w:rFonts w:cs="Arial"/>
        </w:rPr>
      </w:pPr>
    </w:p>
    <w:p w14:paraId="72C53FCA" w14:textId="75DD5D4F" w:rsidR="003D5037" w:rsidRDefault="0071294A">
      <w:pPr>
        <w:numPr>
          <w:ilvl w:val="0"/>
          <w:numId w:val="22"/>
        </w:numPr>
        <w:spacing w:line="240" w:lineRule="auto"/>
        <w:jc w:val="center"/>
        <w:rPr>
          <w:bCs/>
        </w:rPr>
      </w:pPr>
      <w:r w:rsidRPr="00AD1F4C">
        <w:rPr>
          <w:bCs/>
        </w:rPr>
        <w:t>člen</w:t>
      </w:r>
    </w:p>
    <w:p w14:paraId="504CC30B" w14:textId="0DD9FBE6" w:rsidR="0071294A" w:rsidRDefault="0071294A" w:rsidP="0071294A">
      <w:pPr>
        <w:spacing w:line="240" w:lineRule="auto"/>
        <w:rPr>
          <w:bCs/>
        </w:rPr>
      </w:pPr>
      <w:r w:rsidRPr="0071294A">
        <w:rPr>
          <w:bCs/>
        </w:rPr>
        <w:t xml:space="preserve">Naročnik si pridržuje pravico, da lahko ta okvirni sporazum kadarkoli odpove brez navedbe razloga, z odpovednim rokom 30 (trideset) dni, ki začne teči z dnem, ko </w:t>
      </w:r>
      <w:r w:rsidR="0043570F">
        <w:rPr>
          <w:bCs/>
        </w:rPr>
        <w:t>izvajalec</w:t>
      </w:r>
      <w:r w:rsidRPr="0071294A">
        <w:rPr>
          <w:bCs/>
        </w:rPr>
        <w:t xml:space="preserve"> prejme pisno obvestilo o odpovedi. </w:t>
      </w:r>
      <w:r>
        <w:rPr>
          <w:bCs/>
        </w:rPr>
        <w:t>Izvajalec</w:t>
      </w:r>
      <w:r w:rsidRPr="0071294A">
        <w:rPr>
          <w:bCs/>
        </w:rPr>
        <w:t xml:space="preserve"> lahko </w:t>
      </w:r>
      <w:r>
        <w:rPr>
          <w:bCs/>
        </w:rPr>
        <w:t>okvirni sporazum</w:t>
      </w:r>
      <w:r w:rsidRPr="0071294A">
        <w:rPr>
          <w:bCs/>
        </w:rPr>
        <w:t xml:space="preserve"> odpove z odpovednim rokom 3 (tri) mesece, ki začne teči z dnem, ko naročnik prejme pisno obvestilo o odpovedi.</w:t>
      </w:r>
    </w:p>
    <w:p w14:paraId="536DB8BB" w14:textId="77777777" w:rsidR="0071294A" w:rsidRDefault="0071294A" w:rsidP="0071294A">
      <w:pPr>
        <w:spacing w:line="240" w:lineRule="auto"/>
        <w:rPr>
          <w:bCs/>
        </w:rPr>
      </w:pPr>
    </w:p>
    <w:p w14:paraId="79815FD0" w14:textId="323A387C" w:rsidR="0071294A" w:rsidRPr="00AD1F4C" w:rsidRDefault="0071294A">
      <w:pPr>
        <w:numPr>
          <w:ilvl w:val="0"/>
          <w:numId w:val="22"/>
        </w:numPr>
        <w:spacing w:line="240" w:lineRule="auto"/>
        <w:jc w:val="center"/>
        <w:rPr>
          <w:bCs/>
        </w:rPr>
      </w:pPr>
      <w:r>
        <w:rPr>
          <w:bCs/>
        </w:rPr>
        <w:t>člen</w:t>
      </w:r>
    </w:p>
    <w:p w14:paraId="142D1482" w14:textId="77777777" w:rsidR="003D5037" w:rsidRPr="00AD1F4C" w:rsidRDefault="003D5037" w:rsidP="003D5037">
      <w:pPr>
        <w:spacing w:line="240" w:lineRule="auto"/>
        <w:rPr>
          <w:rFonts w:eastAsia="Calibri"/>
          <w:bCs/>
        </w:rPr>
      </w:pPr>
      <w:r w:rsidRPr="00AD1F4C">
        <w:rPr>
          <w:rFonts w:eastAsia="Calibri"/>
          <w:bCs/>
        </w:rPr>
        <w:t>Ta okvirni sporazum v celoti zavezuje tudi morebitne vsakokratne pravne naslednike strank okvirnega sporazuma, kar velja zlasti v primeru organizacijsko – statusnih ter lastninskih sprememb.</w:t>
      </w:r>
    </w:p>
    <w:p w14:paraId="207876E7" w14:textId="77777777" w:rsidR="003D5037" w:rsidRPr="00AD1F4C" w:rsidRDefault="003D5037" w:rsidP="003D5037">
      <w:pPr>
        <w:pStyle w:val="pf0"/>
        <w:jc w:val="both"/>
        <w:rPr>
          <w:rFonts w:ascii="Titillium Web" w:hAnsi="Titillium Web" w:cs="Segoe UI"/>
          <w:bCs/>
          <w:sz w:val="22"/>
          <w:szCs w:val="22"/>
        </w:rPr>
      </w:pPr>
      <w:r w:rsidRPr="00AD1F4C">
        <w:rPr>
          <w:rFonts w:ascii="Titillium Web" w:eastAsia="Calibri" w:hAnsi="Titillium Web"/>
          <w:bCs/>
          <w:sz w:val="22"/>
          <w:szCs w:val="22"/>
        </w:rPr>
        <w:t>Ta okvirni sporazum preneha veljati v primeru, da naročnik preneha opravljati s koncesijo ali na drug način podeljeno opravljanje javne službe</w:t>
      </w:r>
      <w:r w:rsidRPr="00AD1F4C">
        <w:rPr>
          <w:rFonts w:ascii="Titillium Web" w:hAnsi="Titillium Web"/>
          <w:bCs/>
          <w:sz w:val="22"/>
          <w:szCs w:val="22"/>
        </w:rPr>
        <w:t xml:space="preserve"> </w:t>
      </w:r>
      <w:r w:rsidRPr="00AD1F4C">
        <w:rPr>
          <w:rStyle w:val="cf01"/>
          <w:rFonts w:ascii="Titillium Web" w:hAnsi="Titillium Web"/>
          <w:bCs/>
          <w:sz w:val="22"/>
          <w:szCs w:val="22"/>
        </w:rPr>
        <w:t>oziroma preneha na splošno z izvajanjem dejavnosti, na podlagi katere je sklenil ta okvirni sporazum.</w:t>
      </w:r>
    </w:p>
    <w:p w14:paraId="48762DD2" w14:textId="77777777" w:rsidR="003D5037" w:rsidRPr="00AD1F4C" w:rsidRDefault="003D5037">
      <w:pPr>
        <w:numPr>
          <w:ilvl w:val="0"/>
          <w:numId w:val="22"/>
        </w:numPr>
        <w:spacing w:line="240" w:lineRule="auto"/>
        <w:jc w:val="center"/>
        <w:rPr>
          <w:bCs/>
        </w:rPr>
      </w:pPr>
      <w:r w:rsidRPr="00AD1F4C">
        <w:rPr>
          <w:bCs/>
        </w:rPr>
        <w:t>člen</w:t>
      </w:r>
    </w:p>
    <w:p w14:paraId="78C8AA13" w14:textId="77777777" w:rsidR="003D5037" w:rsidRPr="00AD1F4C" w:rsidRDefault="003D5037" w:rsidP="003D5037">
      <w:pPr>
        <w:spacing w:after="160" w:line="259" w:lineRule="auto"/>
        <w:rPr>
          <w:rFonts w:eastAsia="Calibri"/>
        </w:rPr>
      </w:pPr>
      <w:r w:rsidRPr="00AD1F4C">
        <w:rPr>
          <w:rFonts w:eastAsia="Calibri"/>
        </w:rPr>
        <w:t>Stranke se obvezujejo, da bodo uredile vse kar je potrebno za izvršitev sporazuma in da bodo ravnale s skrbnostjo dobrega gospodarja.</w:t>
      </w:r>
    </w:p>
    <w:p w14:paraId="4531A478" w14:textId="77777777" w:rsidR="003D5037" w:rsidRPr="00AD1F4C" w:rsidRDefault="003D5037" w:rsidP="003D5037">
      <w:pPr>
        <w:spacing w:after="160" w:line="259" w:lineRule="auto"/>
        <w:rPr>
          <w:rFonts w:eastAsia="Calibri"/>
        </w:rPr>
      </w:pPr>
      <w:r w:rsidRPr="00AD1F4C">
        <w:rPr>
          <w:rFonts w:eastAsia="Calibri"/>
        </w:rPr>
        <w:lastRenderedPageBreak/>
        <w:t>Morebitne spore iz tega sporazuma, ki jih stranki ne bi mogli rešiti sporazumno, rešuje stvarno pristojno sodišče v Mariboru.</w:t>
      </w:r>
      <w:r w:rsidRPr="00AD1F4C">
        <w:t xml:space="preserve"> </w:t>
      </w:r>
      <w:r w:rsidRPr="00AD1F4C">
        <w:rPr>
          <w:rFonts w:eastAsia="Calibri"/>
        </w:rPr>
        <w:t xml:space="preserve">Za medsebojne obveznosti, ki so opredeljene v tem okvirnem sporazumu, kot za ostale medsebojne obveznosti, ki v okvirnem sporazumu niso opredeljene, veljajo določila Obligacijskega zakonika (Uradni list RS, št. 83/01, 32/04, 28/06 - </w:t>
      </w:r>
      <w:proofErr w:type="spellStart"/>
      <w:r w:rsidRPr="00AD1F4C">
        <w:rPr>
          <w:rFonts w:eastAsia="Calibri"/>
        </w:rPr>
        <w:t>odl</w:t>
      </w:r>
      <w:proofErr w:type="spellEnd"/>
      <w:r w:rsidRPr="00AD1F4C">
        <w:rPr>
          <w:rFonts w:eastAsia="Calibri"/>
        </w:rPr>
        <w:t xml:space="preserve">. US, 40/07, 64/16 - </w:t>
      </w:r>
      <w:proofErr w:type="spellStart"/>
      <w:r w:rsidRPr="00AD1F4C">
        <w:rPr>
          <w:rFonts w:eastAsia="Calibri"/>
        </w:rPr>
        <w:t>odl</w:t>
      </w:r>
      <w:proofErr w:type="spellEnd"/>
      <w:r w:rsidRPr="00AD1F4C">
        <w:rPr>
          <w:rFonts w:eastAsia="Calibri"/>
        </w:rPr>
        <w:t>. US in 20/18) in drugih predpisov, ki urejajo to področje, v kolikor niso v nasprotju z ZJN-3.</w:t>
      </w:r>
    </w:p>
    <w:p w14:paraId="61D0F867" w14:textId="57F681EB" w:rsidR="003D5037" w:rsidRPr="00AD1F4C" w:rsidRDefault="003D5037" w:rsidP="0043570F">
      <w:pPr>
        <w:spacing w:after="160" w:line="259" w:lineRule="auto"/>
        <w:rPr>
          <w:rFonts w:eastAsia="Calibri"/>
          <w:bCs/>
        </w:rPr>
      </w:pPr>
      <w:r w:rsidRPr="00AD1F4C">
        <w:rPr>
          <w:rFonts w:eastAsia="Calibri"/>
        </w:rPr>
        <w:t xml:space="preserve">Če katerokoli od določil okvirnega sporazuma je ali postane neveljavno, to ne vpliva na ostala določila. Neveljavno določilo se nadomesti z veljavnim, ki mora čim bolj ustrezati namenu, ki ga je želelo doseči neveljavno. </w:t>
      </w:r>
    </w:p>
    <w:p w14:paraId="657B8D01" w14:textId="7634859B" w:rsidR="003D5037" w:rsidRPr="00AD1F4C" w:rsidRDefault="0043570F">
      <w:pPr>
        <w:numPr>
          <w:ilvl w:val="0"/>
          <w:numId w:val="22"/>
        </w:numPr>
        <w:spacing w:line="240" w:lineRule="auto"/>
        <w:jc w:val="center"/>
        <w:rPr>
          <w:bCs/>
        </w:rPr>
      </w:pPr>
      <w:r w:rsidRPr="00AD1F4C">
        <w:rPr>
          <w:bCs/>
        </w:rPr>
        <w:t>člen</w:t>
      </w:r>
    </w:p>
    <w:p w14:paraId="4FDD530D" w14:textId="77777777" w:rsidR="003D5037" w:rsidRPr="00AD1F4C" w:rsidRDefault="003D5037" w:rsidP="003D5037">
      <w:pPr>
        <w:spacing w:line="240" w:lineRule="auto"/>
        <w:rPr>
          <w:rFonts w:eastAsia="Calibri"/>
        </w:rPr>
      </w:pPr>
      <w:r w:rsidRPr="00AD1F4C">
        <w:rPr>
          <w:rFonts w:eastAsia="Calibri"/>
        </w:rPr>
        <w:t xml:space="preserve">Okvirni sporazum je sestavljen in podpisan v dveh (2) enakih izvodih, od katerih prejme </w:t>
      </w:r>
      <w:r w:rsidRPr="00AD1F4C">
        <w:rPr>
          <w:rFonts w:cs="Arial"/>
        </w:rPr>
        <w:t>vsaka stranka po en (1) izvod</w:t>
      </w:r>
      <w:r w:rsidRPr="00AD1F4C">
        <w:rPr>
          <w:rFonts w:eastAsia="Calibri"/>
        </w:rPr>
        <w:t>.</w:t>
      </w:r>
    </w:p>
    <w:p w14:paraId="78C804F1" w14:textId="77777777" w:rsidR="003D5037" w:rsidRDefault="003D5037" w:rsidP="003D5037">
      <w:pPr>
        <w:snapToGrid w:val="0"/>
      </w:pPr>
    </w:p>
    <w:p w14:paraId="4F243C37" w14:textId="77777777" w:rsidR="001E5510" w:rsidRDefault="001E5510" w:rsidP="003D5037">
      <w:pPr>
        <w:snapToGrid w:val="0"/>
        <w:rPr>
          <w:color w:val="auto"/>
        </w:rPr>
      </w:pPr>
      <w:r w:rsidRPr="00AD1F4C">
        <w:rPr>
          <w:color w:val="auto"/>
        </w:rPr>
        <w:t>Kraj in datum:</w:t>
      </w:r>
      <w:r>
        <w:rPr>
          <w:color w:val="auto"/>
        </w:rPr>
        <w:tab/>
      </w:r>
    </w:p>
    <w:p w14:paraId="1F4A5853" w14:textId="3936DF16" w:rsidR="001E5510" w:rsidRPr="00AD1F4C" w:rsidRDefault="001E5510" w:rsidP="003D5037">
      <w:pPr>
        <w:snapToGrid w:val="0"/>
      </w:pPr>
    </w:p>
    <w:tbl>
      <w:tblPr>
        <w:tblW w:w="0" w:type="auto"/>
        <w:tblLayout w:type="fixed"/>
        <w:tblLook w:val="04A0" w:firstRow="1" w:lastRow="0" w:firstColumn="1" w:lastColumn="0" w:noHBand="0" w:noVBand="1"/>
      </w:tblPr>
      <w:tblGrid>
        <w:gridCol w:w="4428"/>
        <w:gridCol w:w="4585"/>
      </w:tblGrid>
      <w:tr w:rsidR="003D5037" w:rsidRPr="00AD1F4C" w14:paraId="653BEC32" w14:textId="77777777" w:rsidTr="001E5510">
        <w:trPr>
          <w:trHeight w:val="418"/>
        </w:trPr>
        <w:tc>
          <w:tcPr>
            <w:tcW w:w="4428" w:type="dxa"/>
            <w:hideMark/>
          </w:tcPr>
          <w:p w14:paraId="2C728EFB" w14:textId="77777777" w:rsidR="003D5037" w:rsidRPr="00AD1F4C" w:rsidRDefault="003D5037" w:rsidP="00ED45CB">
            <w:pPr>
              <w:spacing w:after="160" w:line="259" w:lineRule="auto"/>
              <w:rPr>
                <w:rFonts w:eastAsia="Calibri"/>
                <w:bCs/>
              </w:rPr>
            </w:pPr>
            <w:r w:rsidRPr="00AD1F4C">
              <w:rPr>
                <w:rFonts w:eastAsia="Calibri"/>
                <w:bCs/>
              </w:rPr>
              <w:t>Izvajalec:</w:t>
            </w:r>
          </w:p>
        </w:tc>
        <w:tc>
          <w:tcPr>
            <w:tcW w:w="4585" w:type="dxa"/>
            <w:hideMark/>
          </w:tcPr>
          <w:p w14:paraId="41E40FB8" w14:textId="77777777" w:rsidR="003D5037" w:rsidRPr="00AD1F4C" w:rsidRDefault="003D5037" w:rsidP="00ED45CB">
            <w:pPr>
              <w:tabs>
                <w:tab w:val="left" w:pos="2179"/>
              </w:tabs>
              <w:spacing w:after="160" w:line="259" w:lineRule="auto"/>
              <w:rPr>
                <w:rFonts w:eastAsia="Calibri"/>
                <w:bCs/>
              </w:rPr>
            </w:pPr>
            <w:r w:rsidRPr="00AD1F4C">
              <w:rPr>
                <w:rFonts w:eastAsia="Calibri"/>
                <w:bCs/>
              </w:rPr>
              <w:t>Naročnik:</w:t>
            </w:r>
          </w:p>
        </w:tc>
      </w:tr>
      <w:tr w:rsidR="003D5037" w:rsidRPr="00AD1F4C" w14:paraId="28DE6A22" w14:textId="77777777" w:rsidTr="001E5510">
        <w:trPr>
          <w:trHeight w:val="596"/>
        </w:trPr>
        <w:tc>
          <w:tcPr>
            <w:tcW w:w="4428" w:type="dxa"/>
            <w:hideMark/>
          </w:tcPr>
          <w:p w14:paraId="46E118A6" w14:textId="77777777" w:rsidR="003D5037" w:rsidRPr="00AD1F4C" w:rsidRDefault="003D5037" w:rsidP="00ED45CB">
            <w:pPr>
              <w:spacing w:after="160" w:line="259" w:lineRule="auto"/>
              <w:rPr>
                <w:rFonts w:eastAsia="Calibri"/>
              </w:rPr>
            </w:pPr>
            <w:r w:rsidRPr="00AD1F4C">
              <w:rPr>
                <w:rFonts w:eastAsia="Calibri"/>
              </w:rPr>
              <w:t>…………………………………</w:t>
            </w:r>
          </w:p>
        </w:tc>
        <w:tc>
          <w:tcPr>
            <w:tcW w:w="4585" w:type="dxa"/>
          </w:tcPr>
          <w:p w14:paraId="447B7404" w14:textId="77777777" w:rsidR="003D5037" w:rsidRPr="00AD1F4C" w:rsidRDefault="003D5037" w:rsidP="00ED45CB">
            <w:pPr>
              <w:tabs>
                <w:tab w:val="left" w:pos="2179"/>
              </w:tabs>
              <w:spacing w:after="160" w:line="259" w:lineRule="auto"/>
            </w:pPr>
            <w:r w:rsidRPr="00AD1F4C">
              <w:t>Javno podjetje Nigrad, komunalno podjetje, d. o. o.</w:t>
            </w:r>
          </w:p>
          <w:p w14:paraId="4F1EA3E1" w14:textId="77777777" w:rsidR="003D5037" w:rsidRPr="00AD1F4C" w:rsidRDefault="003D5037" w:rsidP="00ED45CB">
            <w:pPr>
              <w:tabs>
                <w:tab w:val="left" w:pos="2179"/>
              </w:tabs>
              <w:spacing w:after="160" w:line="259" w:lineRule="auto"/>
              <w:rPr>
                <w:rFonts w:eastAsia="Calibri"/>
              </w:rPr>
            </w:pPr>
            <w:r w:rsidRPr="00AD1F4C">
              <w:rPr>
                <w:rFonts w:eastAsia="Calibri"/>
              </w:rPr>
              <w:t>Direktor: Dušan Slapnik, univ. dipl. inž. gradb.</w:t>
            </w:r>
          </w:p>
          <w:p w14:paraId="6581D430" w14:textId="77777777" w:rsidR="003D5037" w:rsidRPr="00AD1F4C" w:rsidRDefault="003D5037" w:rsidP="00ED45CB">
            <w:pPr>
              <w:spacing w:after="160" w:line="259" w:lineRule="auto"/>
              <w:rPr>
                <w:rFonts w:eastAsia="Calibri"/>
                <w:b/>
              </w:rPr>
            </w:pPr>
          </w:p>
          <w:p w14:paraId="40B63364" w14:textId="4A89619C" w:rsidR="003D5037" w:rsidRPr="00AD1F4C" w:rsidRDefault="003D5037" w:rsidP="00ED45CB">
            <w:pPr>
              <w:spacing w:line="240" w:lineRule="auto"/>
              <w:rPr>
                <w:bCs/>
                <w:color w:val="auto"/>
              </w:rPr>
            </w:pPr>
          </w:p>
        </w:tc>
      </w:tr>
    </w:tbl>
    <w:p w14:paraId="069882A6" w14:textId="77777777" w:rsidR="00287495" w:rsidRPr="00AD1F4C" w:rsidRDefault="00287495" w:rsidP="00097A6A">
      <w:pPr>
        <w:widowControl w:val="0"/>
        <w:tabs>
          <w:tab w:val="left" w:pos="90"/>
          <w:tab w:val="left" w:pos="964"/>
        </w:tabs>
        <w:autoSpaceDE w:val="0"/>
        <w:autoSpaceDN w:val="0"/>
        <w:adjustRightInd w:val="0"/>
        <w:rPr>
          <w:rFonts w:cs="Arial"/>
        </w:rPr>
      </w:pPr>
    </w:p>
    <w:p w14:paraId="21A3AEBE" w14:textId="362DB2AF" w:rsidR="007526EC" w:rsidRDefault="007526EC">
      <w:pPr>
        <w:spacing w:line="240" w:lineRule="auto"/>
        <w:jc w:val="left"/>
        <w:rPr>
          <w:rFonts w:cs="Arial"/>
        </w:rPr>
      </w:pPr>
      <w:r>
        <w:rPr>
          <w:rFonts w:cs="Arial"/>
        </w:rPr>
        <w:br w:type="page"/>
      </w:r>
    </w:p>
    <w:p w14:paraId="122CC416" w14:textId="77777777" w:rsidR="003D5037" w:rsidRPr="00AD1F4C" w:rsidRDefault="003D5037" w:rsidP="00097A6A">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1937" w:rsidRPr="00AD1F4C" w14:paraId="4CA9625E" w14:textId="77777777" w:rsidTr="00EB5F2A">
        <w:tc>
          <w:tcPr>
            <w:tcW w:w="1740" w:type="dxa"/>
            <w:tcBorders>
              <w:top w:val="single" w:sz="4" w:space="0" w:color="000000"/>
              <w:left w:val="single" w:sz="4" w:space="0" w:color="000000"/>
              <w:bottom w:val="single" w:sz="4" w:space="0" w:color="000000"/>
              <w:right w:val="single" w:sz="4" w:space="0" w:color="000000"/>
            </w:tcBorders>
            <w:vAlign w:val="center"/>
            <w:hideMark/>
          </w:tcPr>
          <w:p w14:paraId="23D8BBCD" w14:textId="7DB67930" w:rsidR="00EF1937" w:rsidRPr="00AD1F4C" w:rsidRDefault="00EF1937" w:rsidP="00EB5F2A">
            <w:pPr>
              <w:rPr>
                <w:rFonts w:cs="Times New Roman"/>
                <w:b/>
              </w:rPr>
            </w:pPr>
            <w:r w:rsidRPr="00AD1F4C">
              <w:rPr>
                <w:b/>
              </w:rPr>
              <w:t xml:space="preserve">Obrazec št. </w:t>
            </w:r>
            <w:r w:rsidR="00684914">
              <w:rPr>
                <w:b/>
              </w:rPr>
              <w:t>7</w:t>
            </w:r>
          </w:p>
        </w:tc>
      </w:tr>
    </w:tbl>
    <w:p w14:paraId="192F8126" w14:textId="77777777" w:rsidR="00287495" w:rsidRPr="00AD1F4C" w:rsidRDefault="00287495" w:rsidP="00097A6A">
      <w:pPr>
        <w:widowControl w:val="0"/>
        <w:tabs>
          <w:tab w:val="left" w:pos="90"/>
          <w:tab w:val="left" w:pos="964"/>
        </w:tabs>
        <w:autoSpaceDE w:val="0"/>
        <w:autoSpaceDN w:val="0"/>
        <w:adjustRightInd w:val="0"/>
        <w:rPr>
          <w:rFonts w:cs="Arial"/>
        </w:rPr>
      </w:pPr>
    </w:p>
    <w:p w14:paraId="4E7A4FD8" w14:textId="77777777" w:rsidR="00EF1937" w:rsidRPr="00AD1F4C" w:rsidRDefault="00EF1937" w:rsidP="00EF1937">
      <w:pPr>
        <w:widowControl w:val="0"/>
        <w:tabs>
          <w:tab w:val="left" w:pos="90"/>
          <w:tab w:val="left" w:pos="964"/>
        </w:tabs>
        <w:autoSpaceDE w:val="0"/>
        <w:autoSpaceDN w:val="0"/>
        <w:adjustRightInd w:val="0"/>
        <w:jc w:val="center"/>
        <w:rPr>
          <w:rFonts w:cs="Arial"/>
          <w:b/>
          <w:bCs/>
        </w:rPr>
      </w:pPr>
      <w:r w:rsidRPr="00AD1F4C">
        <w:rPr>
          <w:rFonts w:cs="Arial"/>
          <w:b/>
          <w:bCs/>
        </w:rPr>
        <w:t>TEHNIČNE ZAHTEVE</w:t>
      </w:r>
    </w:p>
    <w:p w14:paraId="6FF90641" w14:textId="77777777" w:rsidR="008B4633" w:rsidRDefault="008B4633" w:rsidP="00D44239">
      <w:pPr>
        <w:widowControl w:val="0"/>
        <w:tabs>
          <w:tab w:val="left" w:pos="90"/>
          <w:tab w:val="left" w:pos="964"/>
        </w:tabs>
        <w:autoSpaceDE w:val="0"/>
        <w:autoSpaceDN w:val="0"/>
        <w:adjustRightInd w:val="0"/>
        <w:rPr>
          <w:rFonts w:cs="Arial"/>
          <w:b/>
          <w:bCs/>
        </w:rPr>
      </w:pPr>
    </w:p>
    <w:p w14:paraId="5D5D575E" w14:textId="77777777" w:rsidR="007526EC" w:rsidRPr="001E5510" w:rsidRDefault="007526EC" w:rsidP="00EF1937">
      <w:pPr>
        <w:rPr>
          <w:rFonts w:cs="Aptos"/>
        </w:rPr>
      </w:pPr>
    </w:p>
    <w:p w14:paraId="3A5D90FB" w14:textId="77777777" w:rsidR="007526EC" w:rsidRPr="00AA6133" w:rsidRDefault="007526EC" w:rsidP="007526EC">
      <w:pPr>
        <w:rPr>
          <w:rFonts w:cstheme="minorHAnsi"/>
          <w:b/>
          <w:bCs/>
          <w:u w:val="single"/>
        </w:rPr>
      </w:pPr>
      <w:r w:rsidRPr="00AA6133">
        <w:rPr>
          <w:rFonts w:cstheme="minorHAnsi"/>
          <w:b/>
          <w:bCs/>
          <w:u w:val="single"/>
        </w:rPr>
        <w:t>Sklop 1 in 2</w:t>
      </w:r>
      <w:r>
        <w:rPr>
          <w:rFonts w:cstheme="minorHAnsi"/>
          <w:b/>
          <w:bCs/>
          <w:u w:val="single"/>
        </w:rPr>
        <w:t xml:space="preserve"> </w:t>
      </w:r>
    </w:p>
    <w:p w14:paraId="328FB305" w14:textId="77777777" w:rsidR="007526EC" w:rsidRDefault="007526EC" w:rsidP="007526EC">
      <w:pPr>
        <w:jc w:val="center"/>
        <w:rPr>
          <w:b/>
          <w:sz w:val="24"/>
          <w:szCs w:val="24"/>
        </w:rPr>
      </w:pPr>
      <w:r>
        <w:rPr>
          <w:b/>
          <w:sz w:val="24"/>
          <w:szCs w:val="24"/>
        </w:rPr>
        <w:t>S0250000 SERVIS OPREME NA ČN IN DOBAVA DROBENEGA MATERIALA TEHNIČNE KARAKTERISTIKE</w:t>
      </w:r>
    </w:p>
    <w:p w14:paraId="53225308" w14:textId="77777777" w:rsidR="00142EDC" w:rsidRDefault="00142EDC" w:rsidP="007526EC">
      <w:pPr>
        <w:rPr>
          <w:sz w:val="24"/>
          <w:szCs w:val="24"/>
        </w:rPr>
      </w:pPr>
    </w:p>
    <w:p w14:paraId="4DD38562" w14:textId="22D7FD6F" w:rsidR="007526EC" w:rsidRDefault="007526EC" w:rsidP="007526EC">
      <w:pPr>
        <w:rPr>
          <w:sz w:val="24"/>
          <w:szCs w:val="24"/>
        </w:rPr>
      </w:pPr>
      <w:r>
        <w:rPr>
          <w:sz w:val="24"/>
          <w:szCs w:val="24"/>
        </w:rPr>
        <w:t>Predmet naročila obsega redna vzdrževalna dela in popravila potopnih črpalk in mešal, ki so vgrajeni v črpališčih in čistilnih napravah upravljalca kanalizacijskega sistema službe kanalizacija.</w:t>
      </w:r>
    </w:p>
    <w:p w14:paraId="46B0CDC7" w14:textId="2FAFE07B" w:rsidR="007526EC" w:rsidRDefault="007526EC" w:rsidP="007526EC">
      <w:pPr>
        <w:rPr>
          <w:sz w:val="24"/>
          <w:szCs w:val="24"/>
        </w:rPr>
      </w:pPr>
      <w:r>
        <w:rPr>
          <w:sz w:val="24"/>
          <w:szCs w:val="24"/>
        </w:rPr>
        <w:t>Predmet naročila obsega redna vzdrževalna dela in popravila potopnih črpalk in mešal, ki so vgrajeni v črpališčih in čistilnih napravah izvajalca javne službe za odvajanje/čiščenje odpadne vode Javnega podjetja Nigrad, komunalno podjetje d.o.o.</w:t>
      </w:r>
      <w:r w:rsidR="00684914">
        <w:rPr>
          <w:sz w:val="24"/>
          <w:szCs w:val="24"/>
        </w:rPr>
        <w:t>,</w:t>
      </w:r>
      <w:r>
        <w:rPr>
          <w:sz w:val="24"/>
          <w:szCs w:val="24"/>
        </w:rPr>
        <w:t xml:space="preserve"> Zagrebška cesta 30, 2000 Maribor</w:t>
      </w:r>
      <w:r w:rsidR="00684914">
        <w:rPr>
          <w:sz w:val="24"/>
          <w:szCs w:val="24"/>
        </w:rPr>
        <w:t>.</w:t>
      </w:r>
    </w:p>
    <w:p w14:paraId="07D32895" w14:textId="7566B223" w:rsidR="007526EC" w:rsidRDefault="007526EC" w:rsidP="007526EC">
      <w:pPr>
        <w:rPr>
          <w:sz w:val="24"/>
          <w:szCs w:val="24"/>
        </w:rPr>
      </w:pPr>
      <w:r>
        <w:rPr>
          <w:sz w:val="24"/>
          <w:szCs w:val="24"/>
        </w:rPr>
        <w:t>Redna vzdrževalna dela se opravljajo v skladu z navodili proizvajalca v predpisanih časovnih obdobjih. Popravila se izvajajo po potrebi v čim krajšem času po nastanku okvare.</w:t>
      </w:r>
      <w:r>
        <w:rPr>
          <w:sz w:val="24"/>
          <w:szCs w:val="24"/>
        </w:rPr>
        <w:br/>
        <w:t>V objektih je vgrajena oprema različnih proizvajalcev kot na primer: LITOSTROJ, FLYGT, KSB, ABS, WILO, JUNG, TSURUMI, itd</w:t>
      </w:r>
      <w:r w:rsidR="00142EDC">
        <w:rPr>
          <w:sz w:val="24"/>
          <w:szCs w:val="24"/>
        </w:rPr>
        <w:t xml:space="preserve">., </w:t>
      </w:r>
      <w:r w:rsidR="00142EDC" w:rsidRPr="00142EDC">
        <w:rPr>
          <w:sz w:val="24"/>
          <w:szCs w:val="24"/>
        </w:rPr>
        <w:t>kot je razvidno iz priložene tabele</w:t>
      </w:r>
      <w:r w:rsidR="00142EDC">
        <w:rPr>
          <w:sz w:val="24"/>
          <w:szCs w:val="24"/>
        </w:rPr>
        <w:t xml:space="preserve"> (priloga št. 1).</w:t>
      </w:r>
    </w:p>
    <w:p w14:paraId="4AC89513" w14:textId="67D468B1" w:rsidR="007526EC" w:rsidRDefault="007526EC" w:rsidP="007526EC">
      <w:pPr>
        <w:rPr>
          <w:sz w:val="24"/>
          <w:szCs w:val="24"/>
        </w:rPr>
      </w:pPr>
      <w:r>
        <w:rPr>
          <w:sz w:val="24"/>
          <w:szCs w:val="24"/>
        </w:rPr>
        <w:t>Vzdrževalna dela in popravila se bodo izvajala na naslednjih napravah  (</w:t>
      </w:r>
      <w:r w:rsidR="00142EDC">
        <w:rPr>
          <w:sz w:val="24"/>
          <w:szCs w:val="24"/>
        </w:rPr>
        <w:t>priloga št</w:t>
      </w:r>
      <w:r>
        <w:rPr>
          <w:sz w:val="24"/>
          <w:szCs w:val="24"/>
        </w:rPr>
        <w:t xml:space="preserve">. </w:t>
      </w:r>
      <w:r w:rsidR="00142EDC">
        <w:rPr>
          <w:sz w:val="24"/>
          <w:szCs w:val="24"/>
        </w:rPr>
        <w:t>1</w:t>
      </w:r>
      <w:r>
        <w:rPr>
          <w:sz w:val="24"/>
          <w:szCs w:val="24"/>
        </w:rPr>
        <w:t>)</w:t>
      </w:r>
      <w:r w:rsidR="00684914">
        <w:rPr>
          <w:sz w:val="24"/>
          <w:szCs w:val="24"/>
        </w:rPr>
        <w:t>.</w:t>
      </w:r>
    </w:p>
    <w:p w14:paraId="4286C829" w14:textId="77777777" w:rsidR="00684914" w:rsidRDefault="00684914" w:rsidP="007526EC">
      <w:pPr>
        <w:rPr>
          <w:sz w:val="24"/>
          <w:szCs w:val="24"/>
        </w:rPr>
      </w:pPr>
    </w:p>
    <w:p w14:paraId="0C0BD58B" w14:textId="6AEDDEBC" w:rsidR="007526EC" w:rsidRDefault="007526EC" w:rsidP="007526EC">
      <w:pPr>
        <w:rPr>
          <w:sz w:val="24"/>
          <w:szCs w:val="24"/>
        </w:rPr>
      </w:pPr>
      <w:r>
        <w:rPr>
          <w:sz w:val="24"/>
          <w:szCs w:val="24"/>
        </w:rPr>
        <w:t>Redna vzdrževalna dela obsegajo:</w:t>
      </w:r>
    </w:p>
    <w:p w14:paraId="3D0BEE98" w14:textId="56103AED" w:rsidR="007526EC" w:rsidRDefault="007526EC" w:rsidP="007526EC">
      <w:pPr>
        <w:rPr>
          <w:sz w:val="24"/>
          <w:szCs w:val="24"/>
        </w:rPr>
      </w:pPr>
      <w:r>
        <w:rPr>
          <w:sz w:val="24"/>
          <w:szCs w:val="24"/>
        </w:rPr>
        <w:t>a) periodični servis, ki se izvaja praviloma enkrat letno. Ta servis obsega: po potrebi tudi dvig črpalke, čiščenje, pregled izrabljenosti tekača, pregled tesnosti ohišja, kontrola olja in dolivanje, meritev električnih parametrov črpalke in kontrola vgrajenih zaščit, funkcionalni preizkus, izpis servisnega protokola</w:t>
      </w:r>
      <w:r w:rsidR="00142EDC">
        <w:rPr>
          <w:sz w:val="24"/>
          <w:szCs w:val="24"/>
        </w:rPr>
        <w:t>.</w:t>
      </w:r>
    </w:p>
    <w:p w14:paraId="0DCD006F" w14:textId="58948DC9" w:rsidR="007526EC" w:rsidRDefault="007526EC" w:rsidP="007526EC">
      <w:pPr>
        <w:rPr>
          <w:sz w:val="24"/>
          <w:szCs w:val="24"/>
        </w:rPr>
      </w:pPr>
      <w:r>
        <w:rPr>
          <w:sz w:val="24"/>
          <w:szCs w:val="24"/>
        </w:rPr>
        <w:br/>
        <w:t xml:space="preserve">b) generalni servis, ki se praviloma izvaja na vsakih pet let. Ta servis obsega: dvig črpalke, nakladanje in prevoz črpalke v delavnico izvajalca, kompletna demontaža črpalke, pregled </w:t>
      </w:r>
      <w:r>
        <w:rPr>
          <w:sz w:val="24"/>
          <w:szCs w:val="24"/>
        </w:rPr>
        <w:lastRenderedPageBreak/>
        <w:t>vseh delov, menjava olja, menjava tesnil in ležajev, preizkus črpalke v testnem bazenu, barvanje črpalke, meritev električnih parametrov črpalke in kontrola vgrajenih zaščit, ponovna dostava in montaža črpalke, funkcionalni preizkus na lokaciji, izpis servisnega protokola</w:t>
      </w:r>
      <w:r w:rsidR="00142EDC">
        <w:rPr>
          <w:sz w:val="24"/>
          <w:szCs w:val="24"/>
        </w:rPr>
        <w:t>.</w:t>
      </w:r>
    </w:p>
    <w:p w14:paraId="0C96532E" w14:textId="77777777" w:rsidR="007526EC" w:rsidRDefault="007526EC" w:rsidP="007526EC">
      <w:pPr>
        <w:rPr>
          <w:sz w:val="24"/>
          <w:szCs w:val="24"/>
        </w:rPr>
      </w:pPr>
      <w:r>
        <w:rPr>
          <w:sz w:val="24"/>
          <w:szCs w:val="24"/>
        </w:rPr>
        <w:t>Izbrani izvajalec bo moral vzpostaviti bazo podatkov o vseh črpalkah in mešalih in na osnovi te baze vsako leto pripraviti podroben program dela.</w:t>
      </w:r>
    </w:p>
    <w:p w14:paraId="7E01CFAB" w14:textId="77777777" w:rsidR="007526EC" w:rsidRDefault="007526EC" w:rsidP="007526EC">
      <w:pPr>
        <w:rPr>
          <w:sz w:val="24"/>
          <w:szCs w:val="24"/>
        </w:rPr>
      </w:pPr>
      <w:r>
        <w:rPr>
          <w:sz w:val="24"/>
          <w:szCs w:val="24"/>
        </w:rPr>
        <w:br/>
        <w:t>Popravila črpalk in mešal:</w:t>
      </w:r>
    </w:p>
    <w:p w14:paraId="2688C9A9" w14:textId="17F9F30C" w:rsidR="007526EC" w:rsidRDefault="007526EC" w:rsidP="007526EC">
      <w:pPr>
        <w:rPr>
          <w:sz w:val="24"/>
          <w:szCs w:val="24"/>
        </w:rPr>
      </w:pPr>
      <w:r>
        <w:rPr>
          <w:sz w:val="24"/>
          <w:szCs w:val="24"/>
        </w:rPr>
        <w:t>Predmet naročila so tudi popravila okvar, ki se pojavijo med obratovanjem. Izbrani izvajalec bo moral pričeti s popravilom v roku 24 ur od obvestila o okvari in ga zaključiti v čim krajšem možnem roku. Izvajalec bo moral imeti lastno skladišče rezervnih delov in v njem na zalogi tiste dele, ki se najpogosteje zamenjujejo (tesnila, ležaji, električni kabli, osi, tekači in podobno). Za nabavo rezervnih delov bo izvajalec moral imeti utečen postopek izvedbe del. V ponudbi je potrebno opisati način nabave rezervnih delov (dobavitelj, proizvajalec, roki dobave in podobno).</w:t>
      </w:r>
    </w:p>
    <w:p w14:paraId="52E66EF1" w14:textId="77777777" w:rsidR="00684914" w:rsidRDefault="00684914" w:rsidP="007526EC">
      <w:pPr>
        <w:spacing w:after="3" w:line="264" w:lineRule="auto"/>
        <w:ind w:right="43"/>
        <w:rPr>
          <w:rFonts w:cstheme="minorHAnsi"/>
          <w:b/>
          <w:bCs/>
          <w:color w:val="000000" w:themeColor="text1"/>
          <w:u w:val="single"/>
        </w:rPr>
      </w:pPr>
    </w:p>
    <w:p w14:paraId="0A7DD250" w14:textId="77777777" w:rsidR="00684914" w:rsidRDefault="00684914" w:rsidP="007526EC">
      <w:pPr>
        <w:spacing w:after="3" w:line="264" w:lineRule="auto"/>
        <w:ind w:right="43"/>
        <w:rPr>
          <w:rFonts w:cstheme="minorHAnsi"/>
          <w:b/>
          <w:bCs/>
          <w:color w:val="000000" w:themeColor="text1"/>
          <w:u w:val="single"/>
        </w:rPr>
      </w:pPr>
    </w:p>
    <w:p w14:paraId="68AD19A8" w14:textId="6D3AF960" w:rsidR="007526EC" w:rsidRDefault="007526EC" w:rsidP="007526EC">
      <w:pPr>
        <w:spacing w:after="3" w:line="264" w:lineRule="auto"/>
        <w:ind w:right="43"/>
        <w:rPr>
          <w:rFonts w:cstheme="minorHAnsi"/>
          <w:b/>
          <w:bCs/>
          <w:color w:val="000000" w:themeColor="text1"/>
          <w:u w:val="single"/>
        </w:rPr>
      </w:pPr>
      <w:r w:rsidRPr="00AA6133">
        <w:rPr>
          <w:rFonts w:cstheme="minorHAnsi"/>
          <w:b/>
          <w:bCs/>
          <w:color w:val="000000" w:themeColor="text1"/>
          <w:u w:val="single"/>
        </w:rPr>
        <w:t>Sklop 3 in 4</w:t>
      </w:r>
      <w:r>
        <w:rPr>
          <w:rFonts w:cstheme="minorHAnsi"/>
          <w:b/>
          <w:bCs/>
          <w:color w:val="000000" w:themeColor="text1"/>
          <w:u w:val="single"/>
        </w:rPr>
        <w:t xml:space="preserve"> </w:t>
      </w:r>
    </w:p>
    <w:p w14:paraId="53BE23E3" w14:textId="77777777" w:rsidR="007526EC" w:rsidRDefault="007526EC" w:rsidP="007526EC">
      <w:pPr>
        <w:spacing w:after="3" w:line="264" w:lineRule="auto"/>
        <w:ind w:right="43"/>
        <w:rPr>
          <w:rFonts w:cstheme="minorHAnsi"/>
          <w:b/>
          <w:bCs/>
          <w:color w:val="000000" w:themeColor="text1"/>
          <w:u w:val="single"/>
        </w:rPr>
      </w:pPr>
    </w:p>
    <w:p w14:paraId="40739DD9" w14:textId="77777777" w:rsidR="007526EC" w:rsidRDefault="007526EC" w:rsidP="007526EC">
      <w:pPr>
        <w:jc w:val="center"/>
        <w:rPr>
          <w:b/>
          <w:sz w:val="24"/>
          <w:szCs w:val="24"/>
        </w:rPr>
      </w:pPr>
      <w:r>
        <w:rPr>
          <w:b/>
          <w:sz w:val="24"/>
          <w:szCs w:val="24"/>
        </w:rPr>
        <w:t xml:space="preserve">S0250000-a SERVIS OPREME NA ČP-ČN IN DOBAVA DROBENEGA MATERIALA TEHNIČNE KARAKTERISTIKE </w:t>
      </w:r>
      <w:r w:rsidRPr="004B3EB4">
        <w:rPr>
          <w:b/>
          <w:sz w:val="24"/>
          <w:szCs w:val="24"/>
          <w:u w:val="single"/>
        </w:rPr>
        <w:t>VZDRŽEVANJE SCADA</w:t>
      </w:r>
      <w:r>
        <w:rPr>
          <w:b/>
          <w:sz w:val="24"/>
          <w:szCs w:val="24"/>
        </w:rPr>
        <w:t>, IN VSEH POVEZAV ZA NEMOTENO DELOVANJE ČRPALIČŠ, ČISTILNIH IN DRUGIH OBJEKTOV</w:t>
      </w:r>
    </w:p>
    <w:p w14:paraId="7BC72B60" w14:textId="77777777" w:rsidR="00142EDC" w:rsidRDefault="00142EDC" w:rsidP="007526EC">
      <w:pPr>
        <w:rPr>
          <w:sz w:val="24"/>
          <w:szCs w:val="24"/>
        </w:rPr>
      </w:pPr>
    </w:p>
    <w:p w14:paraId="2E7B5444" w14:textId="47B166F2" w:rsidR="007526EC" w:rsidRDefault="007526EC" w:rsidP="007526EC">
      <w:pPr>
        <w:rPr>
          <w:sz w:val="24"/>
          <w:szCs w:val="24"/>
        </w:rPr>
      </w:pPr>
      <w:r>
        <w:rPr>
          <w:sz w:val="24"/>
          <w:szCs w:val="24"/>
        </w:rPr>
        <w:t xml:space="preserve">Predmet naročila obsega redna vzdrževalna dela in popravila </w:t>
      </w:r>
    </w:p>
    <w:p w14:paraId="4C5C84A7" w14:textId="77777777" w:rsidR="007526EC" w:rsidRPr="00C65AA6" w:rsidRDefault="007526EC" w:rsidP="007526EC">
      <w:pPr>
        <w:rPr>
          <w:sz w:val="24"/>
          <w:szCs w:val="24"/>
        </w:rPr>
      </w:pPr>
      <w:r w:rsidRPr="00C65AA6">
        <w:rPr>
          <w:b/>
          <w:bCs/>
          <w:sz w:val="24"/>
          <w:szCs w:val="24"/>
        </w:rPr>
        <w:t xml:space="preserve">Nadzorni center s podatkovnim strežnikom </w:t>
      </w:r>
      <w:r w:rsidRPr="00C65AA6">
        <w:rPr>
          <w:sz w:val="24"/>
          <w:szCs w:val="24"/>
        </w:rPr>
        <w:t xml:space="preserve">ima prek dodeljenega naslova dostop do podatkov, ki se prenašajo po navidezno zasebnem omrežju VPN. </w:t>
      </w:r>
      <w:r w:rsidRPr="00C65AA6">
        <w:rPr>
          <w:b/>
          <w:bCs/>
          <w:sz w:val="24"/>
          <w:szCs w:val="24"/>
        </w:rPr>
        <w:t xml:space="preserve">Mobilna podatkovna storitev (GPRS) </w:t>
      </w:r>
      <w:r w:rsidRPr="00C65AA6">
        <w:rPr>
          <w:sz w:val="24"/>
          <w:szCs w:val="24"/>
        </w:rPr>
        <w:t xml:space="preserve">omogoča uporabniku stalno navidezno povezavo med objekti. </w:t>
      </w:r>
      <w:r w:rsidRPr="00C65AA6">
        <w:rPr>
          <w:b/>
          <w:bCs/>
          <w:sz w:val="24"/>
          <w:szCs w:val="24"/>
        </w:rPr>
        <w:t xml:space="preserve">Sprejem in oddaja podatkov </w:t>
      </w:r>
      <w:r w:rsidRPr="00C65AA6">
        <w:rPr>
          <w:sz w:val="24"/>
          <w:szCs w:val="24"/>
        </w:rPr>
        <w:t xml:space="preserve">se izvršita takoj ob nastopu zahteve po aktivnosti. </w:t>
      </w:r>
    </w:p>
    <w:p w14:paraId="1459CD3E" w14:textId="77777777" w:rsidR="007526EC" w:rsidRPr="00C65AA6" w:rsidRDefault="007526EC" w:rsidP="007526EC">
      <w:pPr>
        <w:rPr>
          <w:sz w:val="24"/>
          <w:szCs w:val="24"/>
        </w:rPr>
      </w:pPr>
      <w:r w:rsidRPr="00C65AA6">
        <w:rPr>
          <w:sz w:val="24"/>
          <w:szCs w:val="24"/>
        </w:rPr>
        <w:t xml:space="preserve">Z daljinskim nadzorom zagotavljamo: </w:t>
      </w:r>
    </w:p>
    <w:p w14:paraId="54237D71" w14:textId="77777777" w:rsidR="007526EC" w:rsidRPr="00C65AA6" w:rsidRDefault="007526EC">
      <w:pPr>
        <w:numPr>
          <w:ilvl w:val="0"/>
          <w:numId w:val="9"/>
        </w:numPr>
        <w:spacing w:after="160" w:line="259" w:lineRule="auto"/>
        <w:rPr>
          <w:sz w:val="24"/>
          <w:szCs w:val="24"/>
        </w:rPr>
      </w:pPr>
      <w:r w:rsidRPr="00C65AA6">
        <w:rPr>
          <w:sz w:val="24"/>
          <w:szCs w:val="24"/>
        </w:rPr>
        <w:t xml:space="preserve">Krmiljenje črpališča v celoti; </w:t>
      </w:r>
    </w:p>
    <w:p w14:paraId="7090418C" w14:textId="77777777" w:rsidR="007526EC" w:rsidRPr="00C65AA6" w:rsidRDefault="007526EC">
      <w:pPr>
        <w:numPr>
          <w:ilvl w:val="0"/>
          <w:numId w:val="9"/>
        </w:numPr>
        <w:spacing w:after="160" w:line="259" w:lineRule="auto"/>
        <w:rPr>
          <w:sz w:val="24"/>
          <w:szCs w:val="24"/>
        </w:rPr>
      </w:pPr>
      <w:r w:rsidRPr="00C65AA6">
        <w:rPr>
          <w:b/>
          <w:bCs/>
          <w:sz w:val="24"/>
          <w:szCs w:val="24"/>
        </w:rPr>
        <w:t xml:space="preserve">Vizualizacijski nadzor črpališča </w:t>
      </w:r>
      <w:r w:rsidRPr="00C65AA6">
        <w:rPr>
          <w:sz w:val="24"/>
          <w:szCs w:val="24"/>
        </w:rPr>
        <w:t xml:space="preserve">v nadzornem centru; </w:t>
      </w:r>
    </w:p>
    <w:p w14:paraId="692F8E78" w14:textId="77777777" w:rsidR="007526EC" w:rsidRPr="00C65AA6" w:rsidRDefault="007526EC">
      <w:pPr>
        <w:numPr>
          <w:ilvl w:val="0"/>
          <w:numId w:val="9"/>
        </w:numPr>
        <w:spacing w:after="160" w:line="259" w:lineRule="auto"/>
        <w:rPr>
          <w:sz w:val="24"/>
          <w:szCs w:val="24"/>
        </w:rPr>
      </w:pPr>
      <w:r w:rsidRPr="00C65AA6">
        <w:rPr>
          <w:b/>
          <w:bCs/>
          <w:sz w:val="24"/>
          <w:szCs w:val="24"/>
        </w:rPr>
        <w:lastRenderedPageBreak/>
        <w:t xml:space="preserve">Relacijske podatkovne baze </w:t>
      </w:r>
      <w:r w:rsidRPr="00C65AA6">
        <w:rPr>
          <w:sz w:val="24"/>
          <w:szCs w:val="24"/>
        </w:rPr>
        <w:t xml:space="preserve">za arhiviranje dogodkov v črpališču; </w:t>
      </w:r>
    </w:p>
    <w:p w14:paraId="6079801C" w14:textId="77777777" w:rsidR="007526EC" w:rsidRPr="00C65AA6" w:rsidRDefault="007526EC">
      <w:pPr>
        <w:numPr>
          <w:ilvl w:val="0"/>
          <w:numId w:val="9"/>
        </w:numPr>
        <w:spacing w:after="160" w:line="259" w:lineRule="auto"/>
        <w:rPr>
          <w:sz w:val="24"/>
          <w:szCs w:val="24"/>
        </w:rPr>
      </w:pPr>
      <w:r w:rsidRPr="00C65AA6">
        <w:rPr>
          <w:b/>
          <w:bCs/>
          <w:sz w:val="24"/>
          <w:szCs w:val="24"/>
        </w:rPr>
        <w:t xml:space="preserve">Program za vzdrževalna dela </w:t>
      </w:r>
      <w:r w:rsidRPr="00C65AA6">
        <w:rPr>
          <w:sz w:val="24"/>
          <w:szCs w:val="24"/>
        </w:rPr>
        <w:t xml:space="preserve">v črpališču; </w:t>
      </w:r>
    </w:p>
    <w:p w14:paraId="3034AF4E" w14:textId="77777777" w:rsidR="007526EC" w:rsidRPr="00C65AA6" w:rsidRDefault="007526EC">
      <w:pPr>
        <w:numPr>
          <w:ilvl w:val="0"/>
          <w:numId w:val="9"/>
        </w:numPr>
        <w:spacing w:after="160" w:line="259" w:lineRule="auto"/>
        <w:rPr>
          <w:sz w:val="24"/>
          <w:szCs w:val="24"/>
        </w:rPr>
      </w:pPr>
      <w:r w:rsidRPr="00C65AA6">
        <w:rPr>
          <w:b/>
          <w:bCs/>
          <w:sz w:val="24"/>
          <w:szCs w:val="24"/>
        </w:rPr>
        <w:t xml:space="preserve">Obračun </w:t>
      </w:r>
      <w:r w:rsidRPr="00C65AA6">
        <w:rPr>
          <w:sz w:val="24"/>
          <w:szCs w:val="24"/>
        </w:rPr>
        <w:t xml:space="preserve">opravljenega dela; </w:t>
      </w:r>
    </w:p>
    <w:p w14:paraId="703603D9" w14:textId="77777777" w:rsidR="007526EC" w:rsidRPr="00C65AA6" w:rsidRDefault="007526EC">
      <w:pPr>
        <w:numPr>
          <w:ilvl w:val="0"/>
          <w:numId w:val="9"/>
        </w:numPr>
        <w:spacing w:after="160" w:line="259" w:lineRule="auto"/>
        <w:rPr>
          <w:sz w:val="24"/>
          <w:szCs w:val="24"/>
        </w:rPr>
      </w:pPr>
      <w:r w:rsidRPr="00C65AA6">
        <w:rPr>
          <w:b/>
          <w:bCs/>
          <w:sz w:val="24"/>
          <w:szCs w:val="24"/>
        </w:rPr>
        <w:t xml:space="preserve">Hranjenje in prikaz vseh dokumentov </w:t>
      </w:r>
      <w:r w:rsidRPr="00C65AA6">
        <w:rPr>
          <w:sz w:val="24"/>
          <w:szCs w:val="24"/>
        </w:rPr>
        <w:t xml:space="preserve">(načrti, navodila in certifikati); </w:t>
      </w:r>
    </w:p>
    <w:p w14:paraId="633E84BB" w14:textId="77777777" w:rsidR="007526EC" w:rsidRPr="00C65AA6" w:rsidRDefault="007526EC">
      <w:pPr>
        <w:numPr>
          <w:ilvl w:val="0"/>
          <w:numId w:val="9"/>
        </w:numPr>
        <w:spacing w:after="160" w:line="259" w:lineRule="auto"/>
        <w:rPr>
          <w:sz w:val="24"/>
          <w:szCs w:val="24"/>
        </w:rPr>
      </w:pPr>
      <w:r w:rsidRPr="00C65AA6">
        <w:rPr>
          <w:b/>
          <w:bCs/>
          <w:sz w:val="24"/>
          <w:szCs w:val="24"/>
        </w:rPr>
        <w:t xml:space="preserve">Znižanje stroškov </w:t>
      </w:r>
      <w:r w:rsidRPr="00C65AA6">
        <w:rPr>
          <w:sz w:val="24"/>
          <w:szCs w:val="24"/>
        </w:rPr>
        <w:t xml:space="preserve">zaradi neposrednega nadzora za ČP in ČN. </w:t>
      </w:r>
    </w:p>
    <w:p w14:paraId="7076DF29" w14:textId="61F12316" w:rsidR="007526EC" w:rsidRPr="00C65AA6" w:rsidRDefault="007526EC" w:rsidP="007526EC">
      <w:pPr>
        <w:rPr>
          <w:sz w:val="24"/>
          <w:szCs w:val="24"/>
        </w:rPr>
      </w:pPr>
      <w:r w:rsidRPr="00C65AA6">
        <w:rPr>
          <w:sz w:val="24"/>
          <w:szCs w:val="24"/>
        </w:rPr>
        <w:t xml:space="preserve">Črpališče mora ustrezati karakteristikam priključevanja na SCADA nadzorni sistem </w:t>
      </w:r>
      <w:r>
        <w:rPr>
          <w:sz w:val="24"/>
          <w:szCs w:val="24"/>
        </w:rPr>
        <w:t>J</w:t>
      </w:r>
      <w:r w:rsidRPr="00C65AA6">
        <w:rPr>
          <w:sz w:val="24"/>
          <w:szCs w:val="24"/>
        </w:rPr>
        <w:t xml:space="preserve">avnega podjetja Nigrad d.o.o., nameščenega v ČP Melje. </w:t>
      </w:r>
    </w:p>
    <w:p w14:paraId="1B5C10F2" w14:textId="77777777" w:rsidR="007526EC" w:rsidRDefault="007526EC" w:rsidP="007526EC">
      <w:pPr>
        <w:rPr>
          <w:sz w:val="24"/>
          <w:szCs w:val="24"/>
        </w:rPr>
      </w:pPr>
    </w:p>
    <w:p w14:paraId="3602E0DE" w14:textId="77777777" w:rsidR="007526EC" w:rsidRDefault="007526EC" w:rsidP="007526EC">
      <w:pPr>
        <w:rPr>
          <w:sz w:val="24"/>
          <w:szCs w:val="24"/>
        </w:rPr>
      </w:pPr>
      <w:r w:rsidRPr="00C65AA6">
        <w:rPr>
          <w:sz w:val="24"/>
          <w:szCs w:val="24"/>
        </w:rPr>
        <w:t xml:space="preserve">Če hočemo, da se podpostaja priključi na Siemensov OPC server in poteka nemotena komunikacija med serverjem in podpostajami, je potrebno imeti na strani podpostaje Siemensov krmilnik CPU 1200 ali CPU 1500 in komunikacijski modul </w:t>
      </w:r>
      <w:proofErr w:type="spellStart"/>
      <w:r w:rsidRPr="00C65AA6">
        <w:rPr>
          <w:sz w:val="24"/>
          <w:szCs w:val="24"/>
        </w:rPr>
        <w:t>Scalance</w:t>
      </w:r>
      <w:proofErr w:type="spellEnd"/>
      <w:r w:rsidRPr="00C65AA6">
        <w:rPr>
          <w:sz w:val="24"/>
          <w:szCs w:val="24"/>
        </w:rPr>
        <w:t xml:space="preserve"> M876-4LTE ali CP 1243-1 LTE. Preko Siemensovega OPC serverja se podatki prikazujejo na nadzornem računalniku in vpisujejo v relacijsko podatkovno bazo. </w:t>
      </w:r>
    </w:p>
    <w:p w14:paraId="54D3B0B5" w14:textId="77777777" w:rsidR="007526EC" w:rsidRPr="00C65AA6" w:rsidRDefault="007526EC" w:rsidP="007526EC">
      <w:pPr>
        <w:rPr>
          <w:sz w:val="24"/>
          <w:szCs w:val="24"/>
        </w:rPr>
      </w:pPr>
    </w:p>
    <w:p w14:paraId="27796D08" w14:textId="77777777" w:rsidR="007526EC" w:rsidRDefault="007526EC" w:rsidP="007526EC">
      <w:pPr>
        <w:rPr>
          <w:sz w:val="24"/>
          <w:szCs w:val="24"/>
        </w:rPr>
      </w:pPr>
      <w:r w:rsidRPr="00C65AA6">
        <w:rPr>
          <w:sz w:val="24"/>
          <w:szCs w:val="24"/>
        </w:rPr>
        <w:t xml:space="preserve">Telemetrijo podatkov je potrebno izvesti preko Siemensovega OPC serverja in podpostaj na katerih je nameščen Siemensov komunikacijski modul CP 1243-1 LTE. OPC server skrbi, za nemoteno povezavo vseh podpostaj. V primeru težav (pade povezava, ali kakšen drugi problem) samodejno poizkuša vzpostaviti povezavo in v primeru, da je vzpostavitev nemogoča sporoči alarm. Posamezne podpostaje skrbijo za </w:t>
      </w:r>
      <w:proofErr w:type="spellStart"/>
      <w:r w:rsidRPr="00C65AA6">
        <w:rPr>
          <w:sz w:val="24"/>
          <w:szCs w:val="24"/>
        </w:rPr>
        <w:t>kriptirano</w:t>
      </w:r>
      <w:proofErr w:type="spellEnd"/>
      <w:r w:rsidRPr="00C65AA6">
        <w:rPr>
          <w:sz w:val="24"/>
          <w:szCs w:val="24"/>
        </w:rPr>
        <w:t xml:space="preserve"> povezavo z OPC serverjem, tako da je varnost podatkov zagotovljena z Siemensovim varnostnim protokolom. Ta sistem omogoča tudi komunikacijo med posameznimi krmilniki, in OPC server deluje kot Proxy server oziroma preusmerja promet med posameznimi podpostajami in krmilniki lahko neodvisno med sabo komunicirajo. Z vidika servisiranja, sistem omogoča s primernim razvojnim orodjem in pravilnimi </w:t>
      </w:r>
      <w:proofErr w:type="spellStart"/>
      <w:r w:rsidRPr="00C65AA6">
        <w:rPr>
          <w:sz w:val="24"/>
          <w:szCs w:val="24"/>
        </w:rPr>
        <w:t>enskripcijskimi</w:t>
      </w:r>
      <w:proofErr w:type="spellEnd"/>
      <w:r w:rsidRPr="00C65AA6">
        <w:rPr>
          <w:sz w:val="24"/>
          <w:szCs w:val="24"/>
        </w:rPr>
        <w:t xml:space="preserve"> algoritmi oddaljeni dostop do samega krmilnika in s tem zmanjševanje odzivnega časa in zmanjševanje stroškov. Nigrad v Melju krmili več kot 120 podpostaj preko tega sistema CNS-NIGRAD in iz ekonomskega stališča je neracionalno uvajati več paralelnih sistemov saj z vidika vzdrževanja in rezervnih delov se stroški povečujejo. </w:t>
      </w:r>
    </w:p>
    <w:p w14:paraId="1ECC2F77" w14:textId="77777777" w:rsidR="007526EC" w:rsidRPr="00C65AA6" w:rsidRDefault="007526EC" w:rsidP="007526EC">
      <w:pPr>
        <w:rPr>
          <w:sz w:val="24"/>
          <w:szCs w:val="24"/>
        </w:rPr>
      </w:pPr>
    </w:p>
    <w:p w14:paraId="78589136" w14:textId="77777777" w:rsidR="007526EC" w:rsidRPr="00C65AA6" w:rsidRDefault="007526EC" w:rsidP="007526EC">
      <w:pPr>
        <w:rPr>
          <w:sz w:val="24"/>
          <w:szCs w:val="24"/>
        </w:rPr>
      </w:pPr>
      <w:r w:rsidRPr="00C65AA6">
        <w:rPr>
          <w:sz w:val="24"/>
          <w:szCs w:val="24"/>
        </w:rPr>
        <w:lastRenderedPageBreak/>
        <w:t>Povezavo z IP-jem serverja v nadzornem centru v Č</w:t>
      </w:r>
      <w:r>
        <w:rPr>
          <w:sz w:val="24"/>
          <w:szCs w:val="24"/>
        </w:rPr>
        <w:t>P</w:t>
      </w:r>
      <w:r w:rsidRPr="00C65AA6">
        <w:rPr>
          <w:sz w:val="24"/>
          <w:szCs w:val="24"/>
        </w:rPr>
        <w:t xml:space="preserve"> Melje je potrebno izvesti z NTP (</w:t>
      </w:r>
      <w:proofErr w:type="spellStart"/>
      <w:r w:rsidRPr="00C65AA6">
        <w:rPr>
          <w:sz w:val="24"/>
          <w:szCs w:val="24"/>
        </w:rPr>
        <w:t>Network</w:t>
      </w:r>
      <w:proofErr w:type="spellEnd"/>
      <w:r w:rsidRPr="00C65AA6">
        <w:rPr>
          <w:sz w:val="24"/>
          <w:szCs w:val="24"/>
        </w:rPr>
        <w:t xml:space="preserve"> Time </w:t>
      </w:r>
      <w:proofErr w:type="spellStart"/>
      <w:r w:rsidRPr="00C65AA6">
        <w:rPr>
          <w:sz w:val="24"/>
          <w:szCs w:val="24"/>
        </w:rPr>
        <w:t>protocol</w:t>
      </w:r>
      <w:proofErr w:type="spellEnd"/>
      <w:r w:rsidRPr="00C65AA6">
        <w:rPr>
          <w:sz w:val="24"/>
          <w:szCs w:val="24"/>
        </w:rPr>
        <w:t xml:space="preserve">) protokolom. Na tem serverju je nameščen Siemens </w:t>
      </w:r>
      <w:proofErr w:type="spellStart"/>
      <w:r w:rsidRPr="00C65AA6">
        <w:rPr>
          <w:sz w:val="24"/>
          <w:szCs w:val="24"/>
        </w:rPr>
        <w:t>Telecontrol</w:t>
      </w:r>
      <w:proofErr w:type="spellEnd"/>
      <w:r w:rsidRPr="00C65AA6">
        <w:rPr>
          <w:sz w:val="24"/>
          <w:szCs w:val="24"/>
        </w:rPr>
        <w:t xml:space="preserve"> Server </w:t>
      </w:r>
      <w:proofErr w:type="spellStart"/>
      <w:r w:rsidRPr="00C65AA6">
        <w:rPr>
          <w:sz w:val="24"/>
          <w:szCs w:val="24"/>
        </w:rPr>
        <w:t>Basic</w:t>
      </w:r>
      <w:proofErr w:type="spellEnd"/>
      <w:r w:rsidRPr="00C65AA6">
        <w:rPr>
          <w:sz w:val="24"/>
          <w:szCs w:val="24"/>
        </w:rPr>
        <w:t xml:space="preserve">, ki potrebuje časovno sinhronizacijo z nadzornim PC-jem. Sinhronizacija se vrši preko NTP serverja “time.windows.com. Zgoraj našteto je ključnega pomena za stalno spremljanje dogodkov ob nenehnem spreminjanju vplivov na okolje. </w:t>
      </w:r>
    </w:p>
    <w:p w14:paraId="78C7C57E" w14:textId="77777777" w:rsidR="007526EC" w:rsidRDefault="007526EC" w:rsidP="007526EC">
      <w:pPr>
        <w:rPr>
          <w:sz w:val="24"/>
          <w:szCs w:val="24"/>
        </w:rPr>
      </w:pPr>
      <w:r w:rsidRPr="00C65AA6">
        <w:rPr>
          <w:sz w:val="24"/>
          <w:szCs w:val="24"/>
        </w:rPr>
        <w:t>Podatki in ukazi v lokalnem krmilju črpališča morajo biti kompatibilni z obstoječo podatkovno in ukazno strukturo v nadzornem SCADA sistemu in da ne zahtevajo dodatnih, nestandardnih, funkcionalnosti v njem.</w:t>
      </w:r>
    </w:p>
    <w:p w14:paraId="22F05CCD" w14:textId="77777777" w:rsidR="007526EC" w:rsidRDefault="007526EC" w:rsidP="007526EC">
      <w:pPr>
        <w:rPr>
          <w:rFonts w:cstheme="minorHAnsi"/>
          <w:sz w:val="24"/>
          <w:szCs w:val="24"/>
        </w:rPr>
      </w:pPr>
    </w:p>
    <w:p w14:paraId="7A24D8D8" w14:textId="77777777" w:rsidR="007526EC" w:rsidRPr="00684914" w:rsidRDefault="007526EC" w:rsidP="007526EC">
      <w:pPr>
        <w:rPr>
          <w:rFonts w:cstheme="minorHAnsi"/>
          <w:sz w:val="24"/>
          <w:szCs w:val="24"/>
        </w:rPr>
      </w:pPr>
      <w:r w:rsidRPr="00C65AA6">
        <w:rPr>
          <w:rFonts w:cstheme="minorHAnsi"/>
          <w:sz w:val="24"/>
          <w:szCs w:val="24"/>
        </w:rPr>
        <w:t xml:space="preserve">Lokalno ob črpališču se v stikalnem bloku vgradi krmilje s prosto </w:t>
      </w:r>
      <w:proofErr w:type="spellStart"/>
      <w:r w:rsidRPr="00C65AA6">
        <w:rPr>
          <w:rFonts w:cstheme="minorHAnsi"/>
          <w:sz w:val="24"/>
          <w:szCs w:val="24"/>
        </w:rPr>
        <w:t>programljivim</w:t>
      </w:r>
      <w:proofErr w:type="spellEnd"/>
      <w:r w:rsidRPr="00C65AA6">
        <w:rPr>
          <w:rFonts w:cstheme="minorHAnsi"/>
          <w:sz w:val="24"/>
          <w:szCs w:val="24"/>
        </w:rPr>
        <w:t xml:space="preserve"> krmilnikom SIMATIC S71200 ali novejša družina 1500 in GPRS/UMTS modemom. V črpalni jašek se namesti potopna sonda za zvezno meritev nivoja .Ob drugih zahtevah se lahko dogradi in nadgradi celotna periferija še z ostalim naborom merilne tehnike kot so merilci pretoka, sonde za merjenje pH, O2 sonda. Vgradita se nivojski stikali za zaščito suhega teka in detekcijo alarmnega maksimalnega nivoja. Aplikacijski program mora biti napisan tako, da </w:t>
      </w:r>
      <w:r w:rsidRPr="00684914">
        <w:rPr>
          <w:rFonts w:cstheme="minorHAnsi"/>
          <w:sz w:val="24"/>
          <w:szCs w:val="24"/>
        </w:rPr>
        <w:t xml:space="preserve">je zagotovljeno: </w:t>
      </w:r>
    </w:p>
    <w:p w14:paraId="78CA7880"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 xml:space="preserve">avtomatsko krmiljenje črpalk za vsako črpalko posebej. </w:t>
      </w:r>
    </w:p>
    <w:p w14:paraId="0A7DCD99"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 xml:space="preserve">ročno krmiljenje črpalk za vsako črpalko posebej. </w:t>
      </w:r>
    </w:p>
    <w:p w14:paraId="17452D3E"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 xml:space="preserve">shranjevanje podatkov za nivo črpalnem jašku. </w:t>
      </w:r>
    </w:p>
    <w:p w14:paraId="53E56203"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 xml:space="preserve">komuniciranje črpališča z nadzornim centrom. </w:t>
      </w:r>
    </w:p>
    <w:p w14:paraId="21EDF9AA"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 xml:space="preserve">spremljanje v vgrajenimi sondami in merilno tehniko. </w:t>
      </w:r>
    </w:p>
    <w:p w14:paraId="418FA9CD"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 xml:space="preserve">izrisi histogramov za določene spremembe. </w:t>
      </w:r>
    </w:p>
    <w:p w14:paraId="3F71FC68" w14:textId="77777777" w:rsidR="007526EC" w:rsidRPr="00684914" w:rsidRDefault="007526EC">
      <w:pPr>
        <w:pStyle w:val="Odstavekseznama"/>
        <w:numPr>
          <w:ilvl w:val="0"/>
          <w:numId w:val="19"/>
        </w:numPr>
        <w:spacing w:line="259" w:lineRule="auto"/>
        <w:jc w:val="left"/>
        <w:rPr>
          <w:rFonts w:ascii="Titillium Web" w:hAnsi="Titillium Web" w:cstheme="minorHAnsi"/>
          <w:sz w:val="24"/>
          <w:szCs w:val="24"/>
        </w:rPr>
      </w:pPr>
      <w:r w:rsidRPr="00684914">
        <w:rPr>
          <w:rFonts w:ascii="Titillium Web" w:hAnsi="Titillium Web" w:cstheme="minorHAnsi"/>
          <w:sz w:val="24"/>
          <w:szCs w:val="24"/>
        </w:rPr>
        <w:t>implementiranje vseh aktivnosti in sprememb v skupni zbirni »</w:t>
      </w:r>
      <w:proofErr w:type="spellStart"/>
      <w:r w:rsidRPr="00684914">
        <w:rPr>
          <w:rFonts w:ascii="Titillium Web" w:hAnsi="Titillium Web" w:cstheme="minorHAnsi"/>
          <w:sz w:val="24"/>
          <w:szCs w:val="24"/>
        </w:rPr>
        <w:t>historian</w:t>
      </w:r>
      <w:proofErr w:type="spellEnd"/>
      <w:r w:rsidRPr="00684914">
        <w:rPr>
          <w:rFonts w:ascii="Titillium Web" w:hAnsi="Titillium Web" w:cstheme="minorHAnsi"/>
          <w:sz w:val="24"/>
          <w:szCs w:val="24"/>
        </w:rPr>
        <w:t xml:space="preserve">« program. </w:t>
      </w:r>
    </w:p>
    <w:p w14:paraId="12ED00F1" w14:textId="77777777" w:rsidR="007526EC" w:rsidRPr="00C65AA6" w:rsidRDefault="007526EC" w:rsidP="007526EC">
      <w:pPr>
        <w:rPr>
          <w:rFonts w:cstheme="minorHAnsi"/>
          <w:sz w:val="24"/>
          <w:szCs w:val="24"/>
        </w:rPr>
      </w:pPr>
    </w:p>
    <w:p w14:paraId="2949EB41" w14:textId="77777777" w:rsidR="007526EC" w:rsidRPr="00C65AA6" w:rsidRDefault="007526EC" w:rsidP="007526EC">
      <w:pPr>
        <w:rPr>
          <w:rFonts w:cstheme="minorHAnsi"/>
          <w:sz w:val="24"/>
          <w:szCs w:val="24"/>
        </w:rPr>
      </w:pPr>
      <w:r w:rsidRPr="00C65AA6">
        <w:rPr>
          <w:rFonts w:cstheme="minorHAnsi"/>
          <w:sz w:val="24"/>
          <w:szCs w:val="24"/>
        </w:rPr>
        <w:t xml:space="preserve">Pri ročnem načinu obratovanja se vklopi posamezna črpalka neodvisno od nivoja v črpalnem jašku. V tem načinu se črpalka avtomatsko izklopi le ob suhem teku. Ta način obratovanja je namenjen le za preizkušanje obratovanja črpalke ob zamenjavi ali popravilu črpalke. Pri avtomatskem načinu obratovanja se črpalke vklapljajo in izklapljajo v odvisnosti od nastavljenega nivoja vklopa in izklopa v centru nadzornega sistema. </w:t>
      </w:r>
    </w:p>
    <w:p w14:paraId="13D2DDF4" w14:textId="77777777" w:rsidR="007526EC" w:rsidRPr="00C65AA6" w:rsidRDefault="007526EC" w:rsidP="007526EC">
      <w:pPr>
        <w:rPr>
          <w:rFonts w:cstheme="minorHAnsi"/>
          <w:sz w:val="24"/>
          <w:szCs w:val="24"/>
        </w:rPr>
      </w:pPr>
      <w:r w:rsidRPr="00C65AA6">
        <w:rPr>
          <w:rFonts w:cstheme="minorHAnsi"/>
          <w:sz w:val="24"/>
          <w:szCs w:val="24"/>
        </w:rPr>
        <w:t xml:space="preserve">Pri vsakem vklopu se vklopi druga črpalka tako, da črpalki delujeta izmenično. Ob zaznavi napake ene črpalke mora njeno funkcijo takoj prevzeti druga črpalka. Status pa mora biti </w:t>
      </w:r>
      <w:r w:rsidRPr="00C65AA6">
        <w:rPr>
          <w:rFonts w:cstheme="minorHAnsi"/>
          <w:sz w:val="24"/>
          <w:szCs w:val="24"/>
        </w:rPr>
        <w:lastRenderedPageBreak/>
        <w:t xml:space="preserve">poslan v nadzorni center. Tako imenovani »status« ali povratna zanka krmilja se imenuje »regulacija« katera je ključnega pomena za normalno delovanje samega črpališča ali čistilne naprave. </w:t>
      </w:r>
    </w:p>
    <w:p w14:paraId="1B999C1B" w14:textId="77777777" w:rsidR="007526EC" w:rsidRDefault="007526EC" w:rsidP="007526EC">
      <w:pPr>
        <w:rPr>
          <w:rFonts w:cstheme="minorHAnsi"/>
          <w:sz w:val="24"/>
          <w:szCs w:val="24"/>
        </w:rPr>
      </w:pPr>
      <w:r w:rsidRPr="00C65AA6">
        <w:rPr>
          <w:rFonts w:cstheme="minorHAnsi"/>
          <w:sz w:val="24"/>
          <w:szCs w:val="24"/>
        </w:rPr>
        <w:t>V krmilniku se shranjujejo podatki za nivo v črpalnem jašku in sicer za obdobje 24 ur vsakih 10 minut. Ti podatki se enkrat dnevno ob določeni uri prenesejo v nadzorni center. V CNS-Nigrad se ti podatki shranjujejo za vsako dotično mesto kateri se kasneje uporabijo kot »orodje« monitoringa. Komuniciranje črpališča z nadzornim centrom je izvedeno preko LTE omrežja.</w:t>
      </w:r>
    </w:p>
    <w:p w14:paraId="64F8398F" w14:textId="77777777" w:rsidR="007526EC" w:rsidRDefault="007526EC" w:rsidP="007526EC">
      <w:pPr>
        <w:rPr>
          <w:rFonts w:cstheme="minorHAnsi"/>
          <w:sz w:val="24"/>
          <w:szCs w:val="24"/>
        </w:rPr>
      </w:pPr>
    </w:p>
    <w:p w14:paraId="21C515D1" w14:textId="77777777" w:rsidR="007526EC" w:rsidRPr="00464058" w:rsidRDefault="007526EC" w:rsidP="007526EC">
      <w:pPr>
        <w:rPr>
          <w:rFonts w:cstheme="minorHAnsi"/>
          <w:sz w:val="24"/>
          <w:szCs w:val="24"/>
        </w:rPr>
      </w:pPr>
      <w:r w:rsidRPr="00C65AA6">
        <w:rPr>
          <w:rFonts w:cstheme="minorHAnsi"/>
          <w:noProof/>
          <w:sz w:val="24"/>
          <w:szCs w:val="24"/>
        </w:rPr>
        <w:drawing>
          <wp:inline distT="0" distB="0" distL="0" distR="0" wp14:anchorId="20E2B7DD" wp14:editId="34B450F5">
            <wp:extent cx="5401429" cy="3029373"/>
            <wp:effectExtent l="0" t="0" r="8890" b="0"/>
            <wp:docPr id="579395869" name="Slika 1" descr="Slika, ki vsebuje besede besedilo, posnetek zaslona, diagram,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95869" name="Slika 1" descr="Slika, ki vsebuje besede besedilo, posnetek zaslona, diagram, oblikovanje&#10;&#10;Vsebina, ustvarjena z umetno inteligenco, morda ni pravilna."/>
                    <pic:cNvPicPr/>
                  </pic:nvPicPr>
                  <pic:blipFill>
                    <a:blip r:embed="rId10"/>
                    <a:stretch>
                      <a:fillRect/>
                    </a:stretch>
                  </pic:blipFill>
                  <pic:spPr>
                    <a:xfrm>
                      <a:off x="0" y="0"/>
                      <a:ext cx="5401429" cy="3029373"/>
                    </a:xfrm>
                    <a:prstGeom prst="rect">
                      <a:avLst/>
                    </a:prstGeom>
                  </pic:spPr>
                </pic:pic>
              </a:graphicData>
            </a:graphic>
          </wp:inline>
        </w:drawing>
      </w:r>
    </w:p>
    <w:p w14:paraId="173B7815" w14:textId="77777777" w:rsidR="007526EC" w:rsidRDefault="007526EC" w:rsidP="00EF1937">
      <w:pPr>
        <w:rPr>
          <w:rFonts w:cs="Aptos"/>
          <w:sz w:val="24"/>
          <w:szCs w:val="24"/>
        </w:rPr>
      </w:pPr>
    </w:p>
    <w:p w14:paraId="282E0F30" w14:textId="77777777" w:rsidR="00AE2710" w:rsidRDefault="00AE2710" w:rsidP="00EF1937">
      <w:pPr>
        <w:rPr>
          <w:rFonts w:cs="Aptos"/>
          <w:sz w:val="24"/>
          <w:szCs w:val="24"/>
        </w:rPr>
      </w:pPr>
    </w:p>
    <w:p w14:paraId="1942D1CD" w14:textId="77777777" w:rsidR="00AE2710" w:rsidRDefault="00AE2710" w:rsidP="00AE2710">
      <w:pPr>
        <w:rPr>
          <w:rFonts w:cs="Aptos"/>
          <w:b/>
          <w:bCs/>
          <w:sz w:val="24"/>
          <w:szCs w:val="24"/>
          <w:u w:val="single"/>
        </w:rPr>
      </w:pPr>
      <w:r w:rsidRPr="00AE2710">
        <w:rPr>
          <w:rFonts w:cs="Aptos"/>
          <w:b/>
          <w:bCs/>
          <w:sz w:val="24"/>
          <w:szCs w:val="24"/>
          <w:u w:val="single"/>
        </w:rPr>
        <w:t>Splošne tehnične zahteve samo za sklop 3</w:t>
      </w:r>
    </w:p>
    <w:p w14:paraId="26A9A6A3" w14:textId="1B32A6BF" w:rsidR="005D6EE8" w:rsidRPr="001E5510" w:rsidRDefault="005D6EE8" w:rsidP="005D6EE8">
      <w:pPr>
        <w:rPr>
          <w:rFonts w:cs="Aptos"/>
          <w:u w:val="single"/>
        </w:rPr>
      </w:pPr>
      <w:r w:rsidRPr="001E5510">
        <w:rPr>
          <w:rFonts w:cs="Aptos"/>
          <w:u w:val="single"/>
        </w:rPr>
        <w:t xml:space="preserve">Informacijska varnost </w:t>
      </w:r>
    </w:p>
    <w:p w14:paraId="7130766F" w14:textId="1184324A" w:rsidR="005D6EE8" w:rsidRPr="002D3A93" w:rsidRDefault="005D6EE8" w:rsidP="005D6EE8">
      <w:pPr>
        <w:rPr>
          <w:rFonts w:cs="Aptos"/>
          <w:u w:val="single"/>
        </w:rPr>
      </w:pPr>
      <w:r w:rsidRPr="002D3A93">
        <w:rPr>
          <w:rFonts w:cs="Aptos"/>
          <w:u w:val="single"/>
        </w:rPr>
        <w:t>1. Certifikati in skladnost</w:t>
      </w:r>
    </w:p>
    <w:p w14:paraId="07DFB20A" w14:textId="488C7B0E" w:rsidR="005D6EE8" w:rsidRPr="002D3A93" w:rsidRDefault="005D6EE8" w:rsidP="002D3A93">
      <w:pPr>
        <w:pStyle w:val="Odstavekseznama"/>
        <w:numPr>
          <w:ilvl w:val="0"/>
          <w:numId w:val="35"/>
        </w:numPr>
        <w:rPr>
          <w:rFonts w:ascii="Titillium Web" w:hAnsi="Titillium Web" w:cs="Aptos"/>
          <w:szCs w:val="22"/>
          <w:u w:val="single"/>
        </w:rPr>
      </w:pPr>
      <w:r w:rsidRPr="002D3A93">
        <w:rPr>
          <w:rFonts w:ascii="Titillium Web" w:hAnsi="Titillium Web" w:cs="Aptos"/>
          <w:szCs w:val="22"/>
          <w:u w:val="single"/>
        </w:rPr>
        <w:t>Dobavitelj mora zagotavljati skladnost svojega sistema in poslovanja z zahtevami</w:t>
      </w:r>
      <w:r w:rsidR="002D3A93" w:rsidRPr="002D3A93">
        <w:rPr>
          <w:rFonts w:ascii="Titillium Web" w:hAnsi="Titillium Web" w:cs="Aptos"/>
          <w:szCs w:val="22"/>
          <w:u w:val="single"/>
        </w:rPr>
        <w:t xml:space="preserve"> </w:t>
      </w:r>
      <w:r w:rsidRPr="002D3A93">
        <w:rPr>
          <w:rFonts w:ascii="Titillium Web" w:hAnsi="Titillium Web" w:cs="Aptos"/>
          <w:u w:val="single"/>
        </w:rPr>
        <w:t>standarda ISO/IEC 27001 ali enakovrednega.</w:t>
      </w:r>
    </w:p>
    <w:p w14:paraId="459A939D" w14:textId="2F546C00" w:rsidR="005D6EE8" w:rsidRPr="002D3A93" w:rsidRDefault="005D6EE8" w:rsidP="002D3A93">
      <w:pPr>
        <w:pStyle w:val="Odstavekseznama"/>
        <w:numPr>
          <w:ilvl w:val="0"/>
          <w:numId w:val="35"/>
        </w:numPr>
        <w:rPr>
          <w:rFonts w:ascii="Titillium Web" w:hAnsi="Titillium Web" w:cs="Aptos"/>
          <w:u w:val="single"/>
        </w:rPr>
      </w:pPr>
      <w:r w:rsidRPr="002D3A93">
        <w:rPr>
          <w:rFonts w:ascii="Titillium Web" w:hAnsi="Titillium Web" w:cs="Aptos"/>
          <w:szCs w:val="22"/>
          <w:u w:val="single"/>
        </w:rPr>
        <w:t>Dobavitelj mora na zahtevo naročnika predložiti dokazila o skladnosti (npr. certifikate</w:t>
      </w:r>
      <w:r w:rsidR="002D3A93" w:rsidRPr="002D3A93">
        <w:rPr>
          <w:rFonts w:ascii="Titillium Web" w:hAnsi="Titillium Web" w:cs="Aptos"/>
          <w:szCs w:val="22"/>
          <w:u w:val="single"/>
        </w:rPr>
        <w:t xml:space="preserve"> </w:t>
      </w:r>
      <w:r w:rsidRPr="002D3A93">
        <w:rPr>
          <w:rFonts w:ascii="Titillium Web" w:hAnsi="Titillium Web" w:cs="Aptos"/>
          <w:u w:val="single"/>
        </w:rPr>
        <w:t>ali poročila o presoji).</w:t>
      </w:r>
    </w:p>
    <w:p w14:paraId="44FA5941" w14:textId="77777777" w:rsidR="00DE19C0" w:rsidRDefault="00DE19C0" w:rsidP="00DE19C0">
      <w:pPr>
        <w:spacing w:line="240" w:lineRule="auto"/>
        <w:jc w:val="left"/>
        <w:rPr>
          <w:rFonts w:cs="Aptos"/>
          <w:u w:val="single"/>
        </w:rPr>
      </w:pPr>
    </w:p>
    <w:p w14:paraId="4D224706" w14:textId="315C822A" w:rsidR="00AE2710" w:rsidRPr="005D6EE8" w:rsidRDefault="005D6EE8" w:rsidP="00DE19C0">
      <w:pPr>
        <w:spacing w:line="240" w:lineRule="auto"/>
        <w:jc w:val="left"/>
        <w:rPr>
          <w:rFonts w:cs="Arial"/>
        </w:rPr>
      </w:pPr>
      <w:r w:rsidRPr="005D6EE8">
        <w:rPr>
          <w:rFonts w:cs="Arial"/>
        </w:rPr>
        <w:t xml:space="preserve">2. </w:t>
      </w:r>
      <w:r w:rsidR="00AE2710" w:rsidRPr="005D6EE8">
        <w:rPr>
          <w:rFonts w:cs="Arial"/>
        </w:rPr>
        <w:t>Upravljanje varnosti in tveganj</w:t>
      </w:r>
    </w:p>
    <w:p w14:paraId="5214A2A6" w14:textId="630B78EA" w:rsidR="00AE2710" w:rsidRPr="00E05C75" w:rsidRDefault="00AE2710" w:rsidP="001E5510">
      <w:pPr>
        <w:pStyle w:val="Odstavekseznama"/>
        <w:widowControl w:val="0"/>
        <w:numPr>
          <w:ilvl w:val="0"/>
          <w:numId w:val="29"/>
        </w:numPr>
        <w:tabs>
          <w:tab w:val="left" w:pos="90"/>
          <w:tab w:val="left" w:pos="964"/>
        </w:tabs>
        <w:autoSpaceDE w:val="0"/>
        <w:autoSpaceDN w:val="0"/>
        <w:adjustRightInd w:val="0"/>
        <w:rPr>
          <w:rFonts w:cs="Arial"/>
        </w:rPr>
      </w:pPr>
      <w:r w:rsidRPr="003C44EF">
        <w:rPr>
          <w:rFonts w:ascii="Titillium Web" w:hAnsi="Titillium Web" w:cs="Arial"/>
          <w:szCs w:val="22"/>
        </w:rPr>
        <w:t>Dobavitelj mora izvajati redno analizo tveganj in ranljivosti za sistem in infrastrukturo</w:t>
      </w:r>
      <w:r w:rsidR="00262C41">
        <w:rPr>
          <w:rFonts w:ascii="Titillium Web" w:hAnsi="Titillium Web" w:cs="Arial"/>
          <w:szCs w:val="22"/>
        </w:rPr>
        <w:t xml:space="preserve"> </w:t>
      </w:r>
      <w:r w:rsidRPr="00262C41">
        <w:rPr>
          <w:rFonts w:cs="Arial"/>
        </w:rPr>
        <w:t xml:space="preserve">vsaj </w:t>
      </w:r>
      <w:r w:rsidRPr="001E5510">
        <w:rPr>
          <w:rFonts w:ascii="Titillium Web" w:hAnsi="Titillium Web" w:cs="Arial"/>
        </w:rPr>
        <w:lastRenderedPageBreak/>
        <w:t>enkrat letno ter o tem obvestiti naročnika.</w:t>
      </w:r>
    </w:p>
    <w:p w14:paraId="7CB0A719" w14:textId="77777777" w:rsidR="00AE2710" w:rsidRPr="003C44EF" w:rsidRDefault="00AE2710" w:rsidP="00AE2710">
      <w:pPr>
        <w:pStyle w:val="Odstavekseznama"/>
        <w:widowControl w:val="0"/>
        <w:numPr>
          <w:ilvl w:val="0"/>
          <w:numId w:val="29"/>
        </w:numPr>
        <w:tabs>
          <w:tab w:val="left" w:pos="90"/>
          <w:tab w:val="left" w:pos="964"/>
        </w:tabs>
        <w:autoSpaceDE w:val="0"/>
        <w:autoSpaceDN w:val="0"/>
        <w:adjustRightInd w:val="0"/>
        <w:rPr>
          <w:rFonts w:ascii="Titillium Web" w:hAnsi="Titillium Web" w:cs="Arial"/>
          <w:szCs w:val="22"/>
        </w:rPr>
      </w:pPr>
      <w:r w:rsidRPr="003C44EF">
        <w:rPr>
          <w:rFonts w:ascii="Titillium Web" w:hAnsi="Titillium Web" w:cs="Arial"/>
          <w:szCs w:val="22"/>
        </w:rPr>
        <w:t>Vsi prenosi podatkov morajo biti zaščiteni s protokolom TLS 1.2 ali višje.</w:t>
      </w:r>
    </w:p>
    <w:p w14:paraId="20076065" w14:textId="77777777" w:rsidR="00AE2710" w:rsidRPr="003C44EF" w:rsidRDefault="00AE2710" w:rsidP="00AE2710">
      <w:pPr>
        <w:pStyle w:val="Odstavekseznama"/>
        <w:widowControl w:val="0"/>
        <w:numPr>
          <w:ilvl w:val="0"/>
          <w:numId w:val="29"/>
        </w:numPr>
        <w:tabs>
          <w:tab w:val="left" w:pos="90"/>
          <w:tab w:val="left" w:pos="964"/>
        </w:tabs>
        <w:autoSpaceDE w:val="0"/>
        <w:autoSpaceDN w:val="0"/>
        <w:adjustRightInd w:val="0"/>
        <w:rPr>
          <w:rFonts w:ascii="Titillium Web" w:hAnsi="Titillium Web" w:cs="Arial"/>
          <w:szCs w:val="22"/>
        </w:rPr>
      </w:pPr>
      <w:r w:rsidRPr="003C44EF">
        <w:rPr>
          <w:rFonts w:ascii="Titillium Web" w:hAnsi="Titillium Web" w:cs="Arial"/>
          <w:szCs w:val="22"/>
        </w:rPr>
        <w:t>Vsi podatki morajo biti v mirovanju šifrirani z algoritmom AES-256 ali enakovrednim.</w:t>
      </w:r>
    </w:p>
    <w:p w14:paraId="5609D556" w14:textId="77777777" w:rsidR="00AE2710" w:rsidRPr="00AE2710" w:rsidRDefault="00AE2710" w:rsidP="00AE2710">
      <w:pPr>
        <w:pStyle w:val="Odstavekseznama"/>
        <w:widowControl w:val="0"/>
        <w:numPr>
          <w:ilvl w:val="0"/>
          <w:numId w:val="29"/>
        </w:numPr>
        <w:tabs>
          <w:tab w:val="left" w:pos="90"/>
          <w:tab w:val="left" w:pos="964"/>
        </w:tabs>
        <w:autoSpaceDE w:val="0"/>
        <w:autoSpaceDN w:val="0"/>
        <w:adjustRightInd w:val="0"/>
        <w:rPr>
          <w:rFonts w:cs="Arial"/>
        </w:rPr>
      </w:pPr>
      <w:r w:rsidRPr="003C44EF">
        <w:rPr>
          <w:rFonts w:ascii="Titillium Web" w:hAnsi="Titillium Web" w:cs="Arial"/>
          <w:szCs w:val="22"/>
        </w:rPr>
        <w:t>Dobavitelj mora zagotoviti redno posodabljanje in odpravljanje ranljivosti v sistemu v naslednjih rokih:</w:t>
      </w:r>
    </w:p>
    <w:p w14:paraId="524A2B7E" w14:textId="77777777" w:rsidR="00AE2710" w:rsidRPr="00AE2710" w:rsidRDefault="00AE2710" w:rsidP="00AE2710">
      <w:pPr>
        <w:pStyle w:val="Odstavekseznama"/>
        <w:widowControl w:val="0"/>
        <w:numPr>
          <w:ilvl w:val="0"/>
          <w:numId w:val="30"/>
        </w:numPr>
        <w:tabs>
          <w:tab w:val="left" w:pos="90"/>
          <w:tab w:val="left" w:pos="964"/>
        </w:tabs>
        <w:autoSpaceDE w:val="0"/>
        <w:autoSpaceDN w:val="0"/>
        <w:adjustRightInd w:val="0"/>
        <w:rPr>
          <w:rFonts w:cs="Arial"/>
        </w:rPr>
      </w:pPr>
      <w:r w:rsidRPr="003C44EF">
        <w:rPr>
          <w:rFonts w:ascii="Titillium Web" w:hAnsi="Titillium Web" w:cs="Arial"/>
          <w:szCs w:val="22"/>
        </w:rPr>
        <w:t>kritične ranljivosti: najkasneje v 72 urah po objavi,</w:t>
      </w:r>
    </w:p>
    <w:p w14:paraId="02736628" w14:textId="77777777" w:rsidR="00AE2710" w:rsidRPr="00AE2710" w:rsidRDefault="00AE2710" w:rsidP="00AE2710">
      <w:pPr>
        <w:pStyle w:val="Odstavekseznama"/>
        <w:widowControl w:val="0"/>
        <w:numPr>
          <w:ilvl w:val="0"/>
          <w:numId w:val="30"/>
        </w:numPr>
        <w:tabs>
          <w:tab w:val="left" w:pos="90"/>
          <w:tab w:val="left" w:pos="964"/>
        </w:tabs>
        <w:autoSpaceDE w:val="0"/>
        <w:autoSpaceDN w:val="0"/>
        <w:adjustRightInd w:val="0"/>
        <w:rPr>
          <w:rFonts w:cs="Arial"/>
        </w:rPr>
      </w:pPr>
      <w:r w:rsidRPr="003C44EF">
        <w:rPr>
          <w:rFonts w:ascii="Titillium Web" w:hAnsi="Titillium Web" w:cs="Arial"/>
          <w:szCs w:val="22"/>
        </w:rPr>
        <w:t>visoke: najkasneje v 7 dneh,</w:t>
      </w:r>
    </w:p>
    <w:p w14:paraId="2022B6CB" w14:textId="77777777" w:rsidR="00AE2710" w:rsidRPr="00AE2710" w:rsidRDefault="00AE2710" w:rsidP="00AE2710">
      <w:pPr>
        <w:pStyle w:val="Odstavekseznama"/>
        <w:widowControl w:val="0"/>
        <w:numPr>
          <w:ilvl w:val="0"/>
          <w:numId w:val="30"/>
        </w:numPr>
        <w:tabs>
          <w:tab w:val="left" w:pos="90"/>
          <w:tab w:val="left" w:pos="964"/>
        </w:tabs>
        <w:autoSpaceDE w:val="0"/>
        <w:autoSpaceDN w:val="0"/>
        <w:adjustRightInd w:val="0"/>
        <w:rPr>
          <w:rFonts w:cs="Arial"/>
        </w:rPr>
      </w:pPr>
      <w:r w:rsidRPr="003C44EF">
        <w:rPr>
          <w:rFonts w:ascii="Titillium Web" w:hAnsi="Titillium Web" w:cs="Arial"/>
          <w:szCs w:val="22"/>
        </w:rPr>
        <w:t>srednje: najkasneje v 30 dneh.</w:t>
      </w:r>
    </w:p>
    <w:p w14:paraId="6ECB4E4E" w14:textId="77777777" w:rsidR="00AE2710" w:rsidRPr="008B4633" w:rsidRDefault="00AE2710" w:rsidP="00AE2710">
      <w:pPr>
        <w:widowControl w:val="0"/>
        <w:tabs>
          <w:tab w:val="left" w:pos="90"/>
          <w:tab w:val="left" w:pos="964"/>
        </w:tabs>
        <w:autoSpaceDE w:val="0"/>
        <w:autoSpaceDN w:val="0"/>
        <w:adjustRightInd w:val="0"/>
        <w:rPr>
          <w:rFonts w:cs="Arial"/>
        </w:rPr>
      </w:pPr>
    </w:p>
    <w:p w14:paraId="0887FEE6" w14:textId="1436C397" w:rsidR="00AE2710" w:rsidRPr="008B4633" w:rsidRDefault="005D6EE8" w:rsidP="00AE2710">
      <w:pPr>
        <w:widowControl w:val="0"/>
        <w:tabs>
          <w:tab w:val="left" w:pos="90"/>
          <w:tab w:val="left" w:pos="964"/>
        </w:tabs>
        <w:autoSpaceDE w:val="0"/>
        <w:autoSpaceDN w:val="0"/>
        <w:adjustRightInd w:val="0"/>
        <w:rPr>
          <w:rFonts w:cs="Arial"/>
        </w:rPr>
      </w:pPr>
      <w:r>
        <w:rPr>
          <w:rFonts w:cs="Arial"/>
        </w:rPr>
        <w:t>3</w:t>
      </w:r>
      <w:r w:rsidR="00AE2710" w:rsidRPr="008B4633">
        <w:rPr>
          <w:rFonts w:cs="Arial"/>
        </w:rPr>
        <w:t>. Obveščanje o incidentih</w:t>
      </w:r>
    </w:p>
    <w:p w14:paraId="644A7B12" w14:textId="77777777" w:rsidR="00AE2710" w:rsidRPr="00AE2710" w:rsidRDefault="00AE2710" w:rsidP="00AE2710">
      <w:pPr>
        <w:pStyle w:val="Odstavekseznama"/>
        <w:widowControl w:val="0"/>
        <w:numPr>
          <w:ilvl w:val="0"/>
          <w:numId w:val="31"/>
        </w:numPr>
        <w:tabs>
          <w:tab w:val="left" w:pos="90"/>
          <w:tab w:val="left" w:pos="964"/>
        </w:tabs>
        <w:autoSpaceDE w:val="0"/>
        <w:autoSpaceDN w:val="0"/>
        <w:adjustRightInd w:val="0"/>
        <w:rPr>
          <w:rFonts w:cs="Arial"/>
        </w:rPr>
      </w:pPr>
      <w:r w:rsidRPr="003C44EF">
        <w:rPr>
          <w:rFonts w:ascii="Titillium Web" w:hAnsi="Titillium Web" w:cs="Arial"/>
          <w:szCs w:val="22"/>
        </w:rPr>
        <w:t xml:space="preserve">Dobavitelj mora naročnika nemudoma obvestiti o vsakem varnostnem incidentu, ki bi lahko vplival na avtentičnost, zaupnost, celovitost ali razpoložljivost podatkov. </w:t>
      </w:r>
    </w:p>
    <w:p w14:paraId="18604040" w14:textId="77777777" w:rsidR="00AE2710" w:rsidRPr="00AE2710" w:rsidRDefault="00AE2710" w:rsidP="00AE2710">
      <w:pPr>
        <w:pStyle w:val="Odstavekseznama"/>
        <w:widowControl w:val="0"/>
        <w:numPr>
          <w:ilvl w:val="0"/>
          <w:numId w:val="31"/>
        </w:numPr>
        <w:tabs>
          <w:tab w:val="left" w:pos="90"/>
          <w:tab w:val="left" w:pos="964"/>
        </w:tabs>
        <w:autoSpaceDE w:val="0"/>
        <w:autoSpaceDN w:val="0"/>
        <w:adjustRightInd w:val="0"/>
        <w:rPr>
          <w:rFonts w:cs="Arial"/>
        </w:rPr>
      </w:pPr>
      <w:r w:rsidRPr="003C44EF">
        <w:rPr>
          <w:rFonts w:ascii="Titillium Web" w:hAnsi="Titillium Web" w:cs="Arial"/>
          <w:szCs w:val="22"/>
        </w:rPr>
        <w:t>Časovni okvir za obvestilo je najkasneje 24 ur po zaznavi incidenta.</w:t>
      </w:r>
    </w:p>
    <w:p w14:paraId="3F8DA181" w14:textId="77777777" w:rsidR="00AE2710" w:rsidRPr="00AE2710" w:rsidRDefault="00AE2710" w:rsidP="00AE2710">
      <w:pPr>
        <w:pStyle w:val="Odstavekseznama"/>
        <w:widowControl w:val="0"/>
        <w:numPr>
          <w:ilvl w:val="0"/>
          <w:numId w:val="31"/>
        </w:numPr>
        <w:tabs>
          <w:tab w:val="left" w:pos="90"/>
          <w:tab w:val="left" w:pos="964"/>
        </w:tabs>
        <w:autoSpaceDE w:val="0"/>
        <w:autoSpaceDN w:val="0"/>
        <w:adjustRightInd w:val="0"/>
        <w:rPr>
          <w:rFonts w:cs="Arial"/>
        </w:rPr>
      </w:pPr>
      <w:r w:rsidRPr="003C44EF">
        <w:rPr>
          <w:rFonts w:ascii="Titillium Web" w:hAnsi="Titillium Web" w:cs="Arial"/>
          <w:szCs w:val="22"/>
        </w:rPr>
        <w:t>Dobavitelj mora sodelovati z naročnikom pri preiskavi in odpravi incidenta.</w:t>
      </w:r>
    </w:p>
    <w:p w14:paraId="3779ABEE" w14:textId="77777777" w:rsidR="00AE2710" w:rsidRPr="008B4633" w:rsidRDefault="00AE2710" w:rsidP="00AE2710">
      <w:pPr>
        <w:widowControl w:val="0"/>
        <w:tabs>
          <w:tab w:val="left" w:pos="90"/>
          <w:tab w:val="left" w:pos="964"/>
        </w:tabs>
        <w:autoSpaceDE w:val="0"/>
        <w:autoSpaceDN w:val="0"/>
        <w:adjustRightInd w:val="0"/>
        <w:rPr>
          <w:rFonts w:cs="Arial"/>
        </w:rPr>
      </w:pPr>
    </w:p>
    <w:p w14:paraId="51C589AC" w14:textId="7A4CBEBE" w:rsidR="00AE2710" w:rsidRPr="008B4633" w:rsidRDefault="005D6EE8" w:rsidP="00AE2710">
      <w:pPr>
        <w:widowControl w:val="0"/>
        <w:tabs>
          <w:tab w:val="left" w:pos="90"/>
          <w:tab w:val="left" w:pos="964"/>
        </w:tabs>
        <w:autoSpaceDE w:val="0"/>
        <w:autoSpaceDN w:val="0"/>
        <w:adjustRightInd w:val="0"/>
        <w:rPr>
          <w:rFonts w:cs="Arial"/>
        </w:rPr>
      </w:pPr>
      <w:r>
        <w:rPr>
          <w:rFonts w:cs="Arial"/>
        </w:rPr>
        <w:t>4</w:t>
      </w:r>
      <w:r w:rsidR="00AE2710" w:rsidRPr="008B4633">
        <w:rPr>
          <w:rFonts w:cs="Arial"/>
        </w:rPr>
        <w:t>. Dostop in pravice</w:t>
      </w:r>
    </w:p>
    <w:p w14:paraId="223F7EE0" w14:textId="77777777" w:rsidR="00AE2710" w:rsidRPr="00AE2710" w:rsidRDefault="00AE2710" w:rsidP="00AE2710">
      <w:pPr>
        <w:pStyle w:val="Odstavekseznama"/>
        <w:widowControl w:val="0"/>
        <w:numPr>
          <w:ilvl w:val="0"/>
          <w:numId w:val="32"/>
        </w:numPr>
        <w:tabs>
          <w:tab w:val="left" w:pos="90"/>
          <w:tab w:val="left" w:pos="964"/>
        </w:tabs>
        <w:autoSpaceDE w:val="0"/>
        <w:autoSpaceDN w:val="0"/>
        <w:adjustRightInd w:val="0"/>
        <w:rPr>
          <w:rFonts w:cs="Arial"/>
        </w:rPr>
      </w:pPr>
      <w:r w:rsidRPr="003C44EF">
        <w:rPr>
          <w:rFonts w:ascii="Titillium Web" w:hAnsi="Titillium Web" w:cs="Arial"/>
          <w:szCs w:val="22"/>
        </w:rPr>
        <w:t xml:space="preserve">Vsi dostopi do sistema morajo omogočati </w:t>
      </w:r>
      <w:proofErr w:type="spellStart"/>
      <w:r w:rsidRPr="003C44EF">
        <w:rPr>
          <w:rFonts w:ascii="Titillium Web" w:hAnsi="Titillium Web" w:cs="Arial"/>
          <w:szCs w:val="22"/>
        </w:rPr>
        <w:t>večfaktorsko</w:t>
      </w:r>
      <w:proofErr w:type="spellEnd"/>
      <w:r w:rsidRPr="003C44EF">
        <w:rPr>
          <w:rFonts w:ascii="Titillium Web" w:hAnsi="Titillium Web" w:cs="Arial"/>
          <w:szCs w:val="22"/>
        </w:rPr>
        <w:t xml:space="preserve"> </w:t>
      </w:r>
      <w:proofErr w:type="spellStart"/>
      <w:r w:rsidRPr="003C44EF">
        <w:rPr>
          <w:rFonts w:ascii="Titillium Web" w:hAnsi="Titillium Web" w:cs="Arial"/>
          <w:szCs w:val="22"/>
        </w:rPr>
        <w:t>avtentikacijo</w:t>
      </w:r>
      <w:proofErr w:type="spellEnd"/>
      <w:r w:rsidRPr="003C44EF">
        <w:rPr>
          <w:rFonts w:ascii="Titillium Web" w:hAnsi="Titillium Web" w:cs="Arial"/>
          <w:szCs w:val="22"/>
        </w:rPr>
        <w:t xml:space="preserve"> MFA.</w:t>
      </w:r>
    </w:p>
    <w:p w14:paraId="78F326B9" w14:textId="77777777" w:rsidR="00AE2710" w:rsidRPr="00AE2710" w:rsidRDefault="00AE2710" w:rsidP="00AE2710">
      <w:pPr>
        <w:pStyle w:val="Odstavekseznama"/>
        <w:widowControl w:val="0"/>
        <w:numPr>
          <w:ilvl w:val="0"/>
          <w:numId w:val="32"/>
        </w:numPr>
        <w:tabs>
          <w:tab w:val="left" w:pos="90"/>
          <w:tab w:val="left" w:pos="964"/>
        </w:tabs>
        <w:autoSpaceDE w:val="0"/>
        <w:autoSpaceDN w:val="0"/>
        <w:adjustRightInd w:val="0"/>
        <w:rPr>
          <w:rFonts w:cs="Arial"/>
        </w:rPr>
      </w:pPr>
      <w:r w:rsidRPr="003C44EF">
        <w:rPr>
          <w:rFonts w:ascii="Titillium Web" w:hAnsi="Titillium Web" w:cs="Arial"/>
          <w:szCs w:val="22"/>
        </w:rPr>
        <w:t>Dobavitelj mora voditi revizijske sledi vseh dostopov in sprememb v sistemu ter jih na zahtevo predložiti naročniku.</w:t>
      </w:r>
    </w:p>
    <w:p w14:paraId="23216EC3" w14:textId="77777777" w:rsidR="00AE2710" w:rsidRPr="00AE2710" w:rsidRDefault="00AE2710" w:rsidP="00AE2710">
      <w:pPr>
        <w:pStyle w:val="Odstavekseznama"/>
        <w:widowControl w:val="0"/>
        <w:numPr>
          <w:ilvl w:val="0"/>
          <w:numId w:val="32"/>
        </w:numPr>
        <w:tabs>
          <w:tab w:val="left" w:pos="90"/>
          <w:tab w:val="left" w:pos="964"/>
        </w:tabs>
        <w:autoSpaceDE w:val="0"/>
        <w:autoSpaceDN w:val="0"/>
        <w:adjustRightInd w:val="0"/>
        <w:rPr>
          <w:rFonts w:cs="Arial"/>
        </w:rPr>
      </w:pPr>
      <w:r w:rsidRPr="003C44EF">
        <w:rPr>
          <w:rFonts w:ascii="Titillium Web" w:hAnsi="Titillium Web" w:cs="Arial"/>
          <w:szCs w:val="22"/>
        </w:rPr>
        <w:t xml:space="preserve">Administrativni dostopi morajo biti omejeni na najmanjše možno število oseb in po principu najmanjših pravic (angl. </w:t>
      </w:r>
      <w:proofErr w:type="spellStart"/>
      <w:r w:rsidRPr="003C44EF">
        <w:rPr>
          <w:rFonts w:ascii="Titillium Web" w:hAnsi="Titillium Web" w:cs="Arial"/>
          <w:szCs w:val="22"/>
        </w:rPr>
        <w:t>least</w:t>
      </w:r>
      <w:proofErr w:type="spellEnd"/>
      <w:r w:rsidRPr="003C44EF">
        <w:rPr>
          <w:rFonts w:ascii="Titillium Web" w:hAnsi="Titillium Web" w:cs="Arial"/>
          <w:szCs w:val="22"/>
        </w:rPr>
        <w:t xml:space="preserve"> </w:t>
      </w:r>
      <w:proofErr w:type="spellStart"/>
      <w:r w:rsidRPr="003C44EF">
        <w:rPr>
          <w:rFonts w:ascii="Titillium Web" w:hAnsi="Titillium Web" w:cs="Arial"/>
          <w:szCs w:val="22"/>
        </w:rPr>
        <w:t>privilege</w:t>
      </w:r>
      <w:proofErr w:type="spellEnd"/>
      <w:r w:rsidRPr="003C44EF">
        <w:rPr>
          <w:rFonts w:ascii="Titillium Web" w:hAnsi="Titillium Web" w:cs="Arial"/>
          <w:szCs w:val="22"/>
        </w:rPr>
        <w:t xml:space="preserve">). </w:t>
      </w:r>
    </w:p>
    <w:p w14:paraId="54A2E383" w14:textId="77777777" w:rsidR="00AE2710" w:rsidRPr="008B4633" w:rsidRDefault="00AE2710" w:rsidP="00AE2710">
      <w:pPr>
        <w:widowControl w:val="0"/>
        <w:tabs>
          <w:tab w:val="left" w:pos="90"/>
          <w:tab w:val="left" w:pos="964"/>
        </w:tabs>
        <w:autoSpaceDE w:val="0"/>
        <w:autoSpaceDN w:val="0"/>
        <w:adjustRightInd w:val="0"/>
        <w:rPr>
          <w:rFonts w:cs="Arial"/>
        </w:rPr>
      </w:pPr>
    </w:p>
    <w:p w14:paraId="07FF0D08" w14:textId="410D0707" w:rsidR="00AE2710" w:rsidRPr="008B4633" w:rsidRDefault="005D6EE8" w:rsidP="00AE2710">
      <w:pPr>
        <w:widowControl w:val="0"/>
        <w:tabs>
          <w:tab w:val="left" w:pos="90"/>
          <w:tab w:val="left" w:pos="964"/>
        </w:tabs>
        <w:autoSpaceDE w:val="0"/>
        <w:autoSpaceDN w:val="0"/>
        <w:adjustRightInd w:val="0"/>
        <w:rPr>
          <w:rFonts w:cs="Arial"/>
        </w:rPr>
      </w:pPr>
      <w:r>
        <w:rPr>
          <w:rFonts w:cs="Arial"/>
        </w:rPr>
        <w:t>5</w:t>
      </w:r>
      <w:r w:rsidR="00AE2710" w:rsidRPr="008B4633">
        <w:rPr>
          <w:rFonts w:cs="Arial"/>
        </w:rPr>
        <w:t>.  Podizvajalci</w:t>
      </w:r>
    </w:p>
    <w:p w14:paraId="5EA3A9B8" w14:textId="77777777" w:rsidR="00AE2710" w:rsidRPr="00AE2710" w:rsidRDefault="00AE2710" w:rsidP="00AE2710">
      <w:pPr>
        <w:pStyle w:val="Odstavekseznama"/>
        <w:widowControl w:val="0"/>
        <w:numPr>
          <w:ilvl w:val="0"/>
          <w:numId w:val="33"/>
        </w:numPr>
        <w:tabs>
          <w:tab w:val="left" w:pos="90"/>
          <w:tab w:val="left" w:pos="964"/>
        </w:tabs>
        <w:autoSpaceDE w:val="0"/>
        <w:autoSpaceDN w:val="0"/>
        <w:adjustRightInd w:val="0"/>
        <w:rPr>
          <w:rFonts w:cs="Arial"/>
        </w:rPr>
      </w:pPr>
      <w:r w:rsidRPr="003C44EF">
        <w:rPr>
          <w:rFonts w:ascii="Titillium Web" w:hAnsi="Titillium Web" w:cs="Arial"/>
          <w:szCs w:val="22"/>
        </w:rPr>
        <w:t xml:space="preserve">Dobavitelj mora vnaprej pisno razkriti vse podizvajalce, ki bodo sodelovali pri izvajanju storitve. </w:t>
      </w:r>
    </w:p>
    <w:p w14:paraId="47B2F26D" w14:textId="77777777" w:rsidR="00AE2710" w:rsidRPr="00AE2710" w:rsidRDefault="00AE2710" w:rsidP="00AE2710">
      <w:pPr>
        <w:pStyle w:val="Odstavekseznama"/>
        <w:widowControl w:val="0"/>
        <w:numPr>
          <w:ilvl w:val="0"/>
          <w:numId w:val="33"/>
        </w:numPr>
        <w:tabs>
          <w:tab w:val="left" w:pos="90"/>
          <w:tab w:val="left" w:pos="964"/>
        </w:tabs>
        <w:autoSpaceDE w:val="0"/>
        <w:autoSpaceDN w:val="0"/>
        <w:adjustRightInd w:val="0"/>
        <w:rPr>
          <w:rFonts w:cs="Arial"/>
        </w:rPr>
      </w:pPr>
      <w:r w:rsidRPr="003C44EF">
        <w:rPr>
          <w:rFonts w:ascii="Titillium Web" w:hAnsi="Titillium Web" w:cs="Arial"/>
          <w:szCs w:val="22"/>
        </w:rPr>
        <w:t>Dobavitelj je odgovoren za varnost in ravnanje svojih podizvajalcev.</w:t>
      </w:r>
    </w:p>
    <w:p w14:paraId="370B1FBB" w14:textId="77777777" w:rsidR="00AE2710" w:rsidRPr="008B4633" w:rsidRDefault="00AE2710" w:rsidP="00AE2710">
      <w:pPr>
        <w:widowControl w:val="0"/>
        <w:tabs>
          <w:tab w:val="left" w:pos="90"/>
          <w:tab w:val="left" w:pos="964"/>
        </w:tabs>
        <w:autoSpaceDE w:val="0"/>
        <w:autoSpaceDN w:val="0"/>
        <w:adjustRightInd w:val="0"/>
        <w:rPr>
          <w:rFonts w:cs="Arial"/>
        </w:rPr>
      </w:pPr>
    </w:p>
    <w:p w14:paraId="40CD247F" w14:textId="24C8F17F" w:rsidR="00AE2710" w:rsidRPr="008B4633" w:rsidRDefault="005D6EE8" w:rsidP="00AE2710">
      <w:pPr>
        <w:widowControl w:val="0"/>
        <w:tabs>
          <w:tab w:val="left" w:pos="90"/>
          <w:tab w:val="left" w:pos="964"/>
        </w:tabs>
        <w:autoSpaceDE w:val="0"/>
        <w:autoSpaceDN w:val="0"/>
        <w:adjustRightInd w:val="0"/>
        <w:rPr>
          <w:rFonts w:cs="Arial"/>
        </w:rPr>
      </w:pPr>
      <w:r>
        <w:rPr>
          <w:rFonts w:cs="Arial"/>
        </w:rPr>
        <w:t>6</w:t>
      </w:r>
      <w:r w:rsidR="00AE2710" w:rsidRPr="008B4633">
        <w:rPr>
          <w:rFonts w:cs="Arial"/>
        </w:rPr>
        <w:t>. Lokacija podatkov</w:t>
      </w:r>
    </w:p>
    <w:p w14:paraId="18FDF4A1" w14:textId="77777777" w:rsidR="00AE2710" w:rsidRPr="00AE2710" w:rsidRDefault="00AE2710" w:rsidP="00AE2710">
      <w:pPr>
        <w:pStyle w:val="Odstavekseznama"/>
        <w:widowControl w:val="0"/>
        <w:numPr>
          <w:ilvl w:val="0"/>
          <w:numId w:val="34"/>
        </w:numPr>
        <w:tabs>
          <w:tab w:val="left" w:pos="90"/>
          <w:tab w:val="left" w:pos="964"/>
        </w:tabs>
        <w:autoSpaceDE w:val="0"/>
        <w:autoSpaceDN w:val="0"/>
        <w:adjustRightInd w:val="0"/>
        <w:rPr>
          <w:rFonts w:cs="Arial"/>
        </w:rPr>
      </w:pPr>
      <w:r w:rsidRPr="003C44EF">
        <w:rPr>
          <w:rFonts w:ascii="Titillium Web" w:hAnsi="Titillium Web" w:cs="Arial"/>
          <w:szCs w:val="22"/>
        </w:rPr>
        <w:t>Vsi osebni podatki morajo biti obdelani in shranjeni znotraj EU/EEA.</w:t>
      </w:r>
    </w:p>
    <w:p w14:paraId="6080F9C7" w14:textId="77777777" w:rsidR="00AE2710" w:rsidRDefault="00AE2710" w:rsidP="00EF1937">
      <w:pPr>
        <w:rPr>
          <w:rFonts w:cs="Aptos"/>
          <w:sz w:val="24"/>
          <w:szCs w:val="24"/>
        </w:rPr>
      </w:pPr>
    </w:p>
    <w:p w14:paraId="436D032C" w14:textId="64826984" w:rsidR="00684914" w:rsidRPr="00AA6133" w:rsidRDefault="00684914" w:rsidP="00684914">
      <w:pPr>
        <w:rPr>
          <w:rFonts w:cstheme="minorHAnsi"/>
          <w:b/>
          <w:bCs/>
          <w:u w:val="single"/>
        </w:rPr>
      </w:pPr>
      <w:r w:rsidRPr="00891F2C">
        <w:rPr>
          <w:rFonts w:cstheme="minorHAnsi"/>
          <w:b/>
          <w:bCs/>
          <w:u w:val="single"/>
        </w:rPr>
        <w:t>Sklop 5</w:t>
      </w:r>
      <w:r>
        <w:rPr>
          <w:rFonts w:cstheme="minorHAnsi"/>
          <w:b/>
          <w:bCs/>
          <w:u w:val="single"/>
        </w:rPr>
        <w:t xml:space="preserve"> </w:t>
      </w:r>
    </w:p>
    <w:p w14:paraId="243CD799" w14:textId="59CB91DE" w:rsidR="00A22F9A" w:rsidRPr="001E5510" w:rsidRDefault="00A22F9A" w:rsidP="00A22F9A">
      <w:pPr>
        <w:rPr>
          <w:rFonts w:cs="Aptos"/>
          <w:b/>
          <w:bCs/>
        </w:rPr>
      </w:pPr>
      <w:r w:rsidRPr="001E5510">
        <w:rPr>
          <w:rFonts w:cs="Aptos"/>
          <w:b/>
          <w:bCs/>
        </w:rPr>
        <w:t>Tehnične zahteve izvajalca</w:t>
      </w:r>
    </w:p>
    <w:p w14:paraId="4D27DE60" w14:textId="77777777" w:rsidR="00A22F9A" w:rsidRPr="00DE19C0" w:rsidRDefault="00A22F9A" w:rsidP="00A22F9A">
      <w:pPr>
        <w:rPr>
          <w:rFonts w:cs="Aptos"/>
        </w:rPr>
      </w:pPr>
      <w:r w:rsidRPr="00DE19C0">
        <w:rPr>
          <w:rFonts w:cs="Aptos"/>
        </w:rPr>
        <w:t>Izvajalec mora:</w:t>
      </w:r>
    </w:p>
    <w:p w14:paraId="0D8AE1E5" w14:textId="77777777" w:rsidR="00A22F9A" w:rsidRPr="00DE19C0" w:rsidRDefault="00A22F9A">
      <w:pPr>
        <w:numPr>
          <w:ilvl w:val="0"/>
          <w:numId w:val="26"/>
        </w:numPr>
        <w:rPr>
          <w:rFonts w:cs="Aptos"/>
        </w:rPr>
      </w:pPr>
      <w:r w:rsidRPr="00DE19C0">
        <w:rPr>
          <w:rFonts w:cs="Aptos"/>
        </w:rPr>
        <w:t>razpolagati z ustrezno usposobljenim in strokovno kvalificiranim osebjem (elektro strokovna izobrazba),</w:t>
      </w:r>
    </w:p>
    <w:p w14:paraId="2408B994" w14:textId="77777777" w:rsidR="00A22F9A" w:rsidRPr="00DE19C0" w:rsidRDefault="00A22F9A">
      <w:pPr>
        <w:numPr>
          <w:ilvl w:val="0"/>
          <w:numId w:val="26"/>
        </w:numPr>
        <w:rPr>
          <w:rFonts w:cs="Aptos"/>
        </w:rPr>
      </w:pPr>
      <w:r w:rsidRPr="00DE19C0">
        <w:rPr>
          <w:rFonts w:cs="Aptos"/>
        </w:rPr>
        <w:t>imeti veljavna pooblastila za delo na električnih napravah,</w:t>
      </w:r>
    </w:p>
    <w:p w14:paraId="7DC41CC2" w14:textId="77777777" w:rsidR="00A22F9A" w:rsidRPr="00DE19C0" w:rsidRDefault="00A22F9A">
      <w:pPr>
        <w:numPr>
          <w:ilvl w:val="0"/>
          <w:numId w:val="26"/>
        </w:numPr>
        <w:rPr>
          <w:rFonts w:cs="Aptos"/>
        </w:rPr>
      </w:pPr>
      <w:r w:rsidRPr="00DE19C0">
        <w:rPr>
          <w:rFonts w:cs="Aptos"/>
        </w:rPr>
        <w:lastRenderedPageBreak/>
        <w:t>uporabljati ustrezna merilna orodja in opremo, skladno z veljavnimi standardi,</w:t>
      </w:r>
    </w:p>
    <w:p w14:paraId="67902EF1" w14:textId="77777777" w:rsidR="00A22F9A" w:rsidRPr="00DE19C0" w:rsidRDefault="00A22F9A">
      <w:pPr>
        <w:numPr>
          <w:ilvl w:val="0"/>
          <w:numId w:val="26"/>
        </w:numPr>
        <w:rPr>
          <w:rFonts w:cs="Aptos"/>
        </w:rPr>
      </w:pPr>
      <w:r w:rsidRPr="00DE19C0">
        <w:rPr>
          <w:rFonts w:cs="Aptos"/>
        </w:rPr>
        <w:t>izvajati dela v skladu z navodili proizvajalca IR panelov,</w:t>
      </w:r>
    </w:p>
    <w:p w14:paraId="2165C61E" w14:textId="77777777" w:rsidR="00A22F9A" w:rsidRPr="00DE19C0" w:rsidRDefault="00A22F9A">
      <w:pPr>
        <w:numPr>
          <w:ilvl w:val="0"/>
          <w:numId w:val="26"/>
        </w:numPr>
        <w:rPr>
          <w:rFonts w:cs="Aptos"/>
        </w:rPr>
      </w:pPr>
      <w:r w:rsidRPr="00DE19C0">
        <w:rPr>
          <w:rFonts w:cs="Aptos"/>
        </w:rPr>
        <w:t>izvajati servis skladno z veljavno zakonodajo s področja varnosti in zdravja pri delu.</w:t>
      </w:r>
    </w:p>
    <w:p w14:paraId="60AB9207" w14:textId="01BCCF65" w:rsidR="00684914" w:rsidRDefault="00684914" w:rsidP="00EF1937">
      <w:pPr>
        <w:rPr>
          <w:rFonts w:cs="Aptos"/>
          <w:sz w:val="24"/>
          <w:szCs w:val="24"/>
        </w:rPr>
      </w:pPr>
    </w:p>
    <w:p w14:paraId="7B0FCE7E" w14:textId="60EDA0B7" w:rsidR="00EF1937" w:rsidRPr="00AD1F4C" w:rsidRDefault="00EF1937" w:rsidP="00EF1937">
      <w:pPr>
        <w:rPr>
          <w:rFonts w:cs="Aptos"/>
          <w:sz w:val="24"/>
          <w:szCs w:val="24"/>
        </w:rPr>
      </w:pPr>
      <w:r w:rsidRPr="00AD1F4C">
        <w:rPr>
          <w:rFonts w:cs="Aptos"/>
          <w:sz w:val="24"/>
          <w:szCs w:val="24"/>
        </w:rPr>
        <w:t xml:space="preserve">                      </w:t>
      </w:r>
    </w:p>
    <w:p w14:paraId="2871AF10" w14:textId="77777777" w:rsidR="00EF1937" w:rsidRDefault="00EF1937" w:rsidP="00EF1937">
      <w:pPr>
        <w:rPr>
          <w:rFonts w:cs="Aptos"/>
          <w:bCs/>
        </w:rPr>
      </w:pPr>
      <w:r w:rsidRPr="00AD1F4C">
        <w:rPr>
          <w:rFonts w:cs="Aptos"/>
          <w:bCs/>
        </w:rPr>
        <w:t>Kot ponudnik dajemo izjavo, da smo v celoti upoštevali tehnične zahteve v tem obrazcu.</w:t>
      </w:r>
    </w:p>
    <w:p w14:paraId="6A245312" w14:textId="77777777" w:rsidR="007526EC" w:rsidRPr="00AD1F4C" w:rsidRDefault="007526EC" w:rsidP="00EF1937">
      <w:pPr>
        <w:rPr>
          <w:rFonts w:cs="Aptos"/>
          <w:bCs/>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EF1937" w:rsidRPr="00AD1F4C" w14:paraId="3DACFAF7" w14:textId="77777777" w:rsidTr="00EB5F2A">
        <w:tc>
          <w:tcPr>
            <w:tcW w:w="3430" w:type="dxa"/>
            <w:hideMark/>
          </w:tcPr>
          <w:p w14:paraId="2C55B2E2" w14:textId="77777777" w:rsidR="00EF1937" w:rsidRPr="00AD1F4C" w:rsidRDefault="00EF1937" w:rsidP="00EB5F2A">
            <w:pPr>
              <w:widowControl w:val="0"/>
              <w:tabs>
                <w:tab w:val="left" w:pos="5580"/>
              </w:tabs>
              <w:autoSpaceDE w:val="0"/>
              <w:autoSpaceDN w:val="0"/>
              <w:adjustRightInd w:val="0"/>
              <w:spacing w:before="48"/>
              <w:jc w:val="center"/>
              <w:rPr>
                <w:rFonts w:cs="Arial"/>
              </w:rPr>
            </w:pPr>
            <w:r w:rsidRPr="00AD1F4C">
              <w:rPr>
                <w:rFonts w:cs="Arial"/>
              </w:rPr>
              <w:t>Kraj in datum:</w:t>
            </w:r>
          </w:p>
        </w:tc>
        <w:tc>
          <w:tcPr>
            <w:tcW w:w="2067" w:type="dxa"/>
          </w:tcPr>
          <w:p w14:paraId="6EBC592C" w14:textId="77777777" w:rsidR="00EF1937" w:rsidRPr="00AD1F4C" w:rsidRDefault="00EF1937" w:rsidP="00EB5F2A">
            <w:pPr>
              <w:widowControl w:val="0"/>
              <w:tabs>
                <w:tab w:val="left" w:pos="5580"/>
              </w:tabs>
              <w:autoSpaceDE w:val="0"/>
              <w:autoSpaceDN w:val="0"/>
              <w:adjustRightInd w:val="0"/>
              <w:spacing w:before="48"/>
              <w:jc w:val="center"/>
              <w:rPr>
                <w:rFonts w:cs="Arial"/>
              </w:rPr>
            </w:pPr>
          </w:p>
        </w:tc>
        <w:tc>
          <w:tcPr>
            <w:tcW w:w="3573" w:type="dxa"/>
            <w:hideMark/>
          </w:tcPr>
          <w:p w14:paraId="4AB5DB5A" w14:textId="77777777" w:rsidR="00EF1937" w:rsidRPr="00AD1F4C" w:rsidRDefault="00EF1937" w:rsidP="00EB5F2A">
            <w:pPr>
              <w:widowControl w:val="0"/>
              <w:tabs>
                <w:tab w:val="left" w:pos="5580"/>
              </w:tabs>
              <w:autoSpaceDE w:val="0"/>
              <w:autoSpaceDN w:val="0"/>
              <w:adjustRightInd w:val="0"/>
              <w:spacing w:before="48"/>
              <w:jc w:val="center"/>
              <w:rPr>
                <w:rFonts w:cs="Arial"/>
              </w:rPr>
            </w:pPr>
            <w:r w:rsidRPr="00AD1F4C">
              <w:rPr>
                <w:rFonts w:cs="Arial"/>
              </w:rPr>
              <w:t>Podpis odgovorne osebe:</w:t>
            </w:r>
          </w:p>
        </w:tc>
      </w:tr>
      <w:tr w:rsidR="00EF1937" w:rsidRPr="00AD1F4C" w14:paraId="54F778A7" w14:textId="77777777" w:rsidTr="00EB5F2A">
        <w:tc>
          <w:tcPr>
            <w:tcW w:w="3430" w:type="dxa"/>
            <w:tcBorders>
              <w:top w:val="nil"/>
              <w:left w:val="nil"/>
              <w:bottom w:val="single" w:sz="4" w:space="0" w:color="auto"/>
              <w:right w:val="nil"/>
            </w:tcBorders>
          </w:tcPr>
          <w:p w14:paraId="3024A575" w14:textId="77777777" w:rsidR="00EF1937" w:rsidRPr="00AD1F4C" w:rsidRDefault="00EF1937" w:rsidP="00EB5F2A">
            <w:pPr>
              <w:widowControl w:val="0"/>
              <w:tabs>
                <w:tab w:val="left" w:pos="5580"/>
              </w:tabs>
              <w:autoSpaceDE w:val="0"/>
              <w:autoSpaceDN w:val="0"/>
              <w:adjustRightInd w:val="0"/>
              <w:spacing w:before="48"/>
              <w:jc w:val="center"/>
              <w:rPr>
                <w:rFonts w:cs="Arial"/>
              </w:rPr>
            </w:pPr>
          </w:p>
          <w:p w14:paraId="08EC372C" w14:textId="77777777" w:rsidR="00EF1937" w:rsidRPr="00AD1F4C" w:rsidRDefault="00EF1937" w:rsidP="00EB5F2A">
            <w:pPr>
              <w:widowControl w:val="0"/>
              <w:tabs>
                <w:tab w:val="left" w:pos="5580"/>
              </w:tabs>
              <w:autoSpaceDE w:val="0"/>
              <w:autoSpaceDN w:val="0"/>
              <w:adjustRightInd w:val="0"/>
              <w:spacing w:before="48"/>
              <w:jc w:val="center"/>
              <w:rPr>
                <w:rFonts w:cs="Arial"/>
              </w:rPr>
            </w:pPr>
          </w:p>
        </w:tc>
        <w:tc>
          <w:tcPr>
            <w:tcW w:w="2067" w:type="dxa"/>
          </w:tcPr>
          <w:p w14:paraId="690D5944" w14:textId="77777777" w:rsidR="00EF1937" w:rsidRPr="00AD1F4C" w:rsidRDefault="00EF1937" w:rsidP="00EB5F2A">
            <w:pPr>
              <w:rPr>
                <w:rFonts w:cs="Times New Roman"/>
                <w:color w:val="auto"/>
              </w:rPr>
            </w:pPr>
            <w:r w:rsidRPr="00AD1F4C">
              <w:rPr>
                <w:rStyle w:val="Sprotnaopomba-sklic"/>
                <w:color w:val="FFFFFF"/>
              </w:rPr>
              <w:footnoteReference w:id="4"/>
            </w:r>
          </w:p>
          <w:p w14:paraId="40266E14" w14:textId="77777777" w:rsidR="00EF1937" w:rsidRPr="00AD1F4C" w:rsidRDefault="00EF1937" w:rsidP="00EB5F2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D59D015" w14:textId="77777777" w:rsidR="00EF1937" w:rsidRPr="00AD1F4C" w:rsidRDefault="00EF1937" w:rsidP="00EB5F2A">
            <w:pPr>
              <w:widowControl w:val="0"/>
              <w:tabs>
                <w:tab w:val="left" w:pos="5580"/>
              </w:tabs>
              <w:autoSpaceDE w:val="0"/>
              <w:autoSpaceDN w:val="0"/>
              <w:adjustRightInd w:val="0"/>
              <w:spacing w:before="48"/>
              <w:jc w:val="center"/>
              <w:rPr>
                <w:rFonts w:cs="Arial"/>
              </w:rPr>
            </w:pPr>
          </w:p>
          <w:p w14:paraId="19906ECD" w14:textId="77777777" w:rsidR="00EF1937" w:rsidRPr="00AD1F4C" w:rsidRDefault="00EF1937" w:rsidP="00EB5F2A">
            <w:pPr>
              <w:widowControl w:val="0"/>
              <w:tabs>
                <w:tab w:val="left" w:pos="5580"/>
              </w:tabs>
              <w:autoSpaceDE w:val="0"/>
              <w:autoSpaceDN w:val="0"/>
              <w:adjustRightInd w:val="0"/>
              <w:spacing w:before="48"/>
              <w:jc w:val="center"/>
              <w:rPr>
                <w:rFonts w:cs="Arial"/>
              </w:rPr>
            </w:pPr>
          </w:p>
        </w:tc>
      </w:tr>
    </w:tbl>
    <w:p w14:paraId="34DC71C4" w14:textId="77777777" w:rsidR="00EF1937" w:rsidRPr="00AD1F4C" w:rsidRDefault="00EF1937" w:rsidP="00EF1937">
      <w:pPr>
        <w:rPr>
          <w:rFonts w:cs="Aptos"/>
          <w:bCs/>
        </w:rPr>
      </w:pPr>
    </w:p>
    <w:p w14:paraId="0805308B" w14:textId="77777777" w:rsidR="00EF1937" w:rsidRPr="00AD1F4C" w:rsidRDefault="00EF1937" w:rsidP="00EF1937">
      <w:pPr>
        <w:rPr>
          <w:rFonts w:cs="Aptos"/>
          <w:bCs/>
        </w:rPr>
      </w:pPr>
    </w:p>
    <w:p w14:paraId="4A23EAC9" w14:textId="77777777" w:rsidR="00EF1937" w:rsidRPr="00AD1F4C" w:rsidRDefault="00EF1937" w:rsidP="00EF1937">
      <w:pPr>
        <w:rPr>
          <w:rFonts w:cs="Aptos"/>
          <w:bCs/>
        </w:rPr>
      </w:pPr>
    </w:p>
    <w:p w14:paraId="5EF2F3E3" w14:textId="77777777" w:rsidR="00DE4FA3" w:rsidRPr="00AD1F4C" w:rsidRDefault="00DE4FA3" w:rsidP="00EF1937">
      <w:pPr>
        <w:rPr>
          <w:rFonts w:cs="Aptos"/>
          <w:bCs/>
        </w:rPr>
      </w:pPr>
    </w:p>
    <w:p w14:paraId="2983479F" w14:textId="77777777" w:rsidR="00DE4FA3" w:rsidRPr="00AD1F4C" w:rsidRDefault="00DE4FA3" w:rsidP="00EF1937">
      <w:pPr>
        <w:rPr>
          <w:rFonts w:cs="Aptos"/>
          <w:bCs/>
        </w:rPr>
      </w:pPr>
    </w:p>
    <w:p w14:paraId="2C5F77C7" w14:textId="77777777" w:rsidR="00DE4FA3" w:rsidRPr="00AD1F4C" w:rsidRDefault="00DE4FA3" w:rsidP="00EF1937">
      <w:pPr>
        <w:rPr>
          <w:rFonts w:cs="Aptos"/>
          <w:bCs/>
        </w:rPr>
      </w:pPr>
    </w:p>
    <w:p w14:paraId="6582DF0A" w14:textId="77777777" w:rsidR="00DE4FA3" w:rsidRPr="00AD1F4C" w:rsidRDefault="00DE4FA3" w:rsidP="00EF1937">
      <w:pPr>
        <w:rPr>
          <w:rFonts w:cs="Aptos"/>
          <w:bCs/>
        </w:rPr>
      </w:pPr>
    </w:p>
    <w:p w14:paraId="68B362FD" w14:textId="77777777" w:rsidR="00DE4FA3" w:rsidRPr="00AD1F4C" w:rsidRDefault="00DE4FA3" w:rsidP="00EF1937">
      <w:pPr>
        <w:rPr>
          <w:rFonts w:cs="Aptos"/>
          <w:bCs/>
        </w:rPr>
      </w:pPr>
    </w:p>
    <w:p w14:paraId="44E97461" w14:textId="77777777" w:rsidR="00DE4FA3" w:rsidRPr="00AD1F4C" w:rsidRDefault="00DE4FA3" w:rsidP="00EF1937">
      <w:pPr>
        <w:rPr>
          <w:rFonts w:cs="Aptos"/>
          <w:bCs/>
        </w:rPr>
      </w:pPr>
    </w:p>
    <w:p w14:paraId="4B22795D" w14:textId="77777777" w:rsidR="00DE4FA3" w:rsidRPr="00AD1F4C" w:rsidRDefault="00DE4FA3" w:rsidP="00EF1937">
      <w:pPr>
        <w:rPr>
          <w:rFonts w:cs="Aptos"/>
          <w:bCs/>
        </w:rPr>
      </w:pPr>
    </w:p>
    <w:p w14:paraId="0496D39C" w14:textId="77777777" w:rsidR="00AF0265" w:rsidRPr="00AD1F4C" w:rsidRDefault="00AF0265" w:rsidP="00EF1937">
      <w:pPr>
        <w:rPr>
          <w:rFonts w:cs="Aptos"/>
          <w:bCs/>
        </w:rPr>
      </w:pPr>
    </w:p>
    <w:p w14:paraId="2940AD96" w14:textId="77777777" w:rsidR="00AF0265" w:rsidRPr="00AD1F4C" w:rsidRDefault="00AF0265" w:rsidP="00EF1937">
      <w:pPr>
        <w:rPr>
          <w:rFonts w:cs="Aptos"/>
          <w:bCs/>
        </w:rPr>
      </w:pPr>
    </w:p>
    <w:p w14:paraId="315029E3" w14:textId="77777777" w:rsidR="00AF0265" w:rsidRPr="00AD1F4C" w:rsidRDefault="00AF0265" w:rsidP="00EF1937">
      <w:pPr>
        <w:rPr>
          <w:rFonts w:cs="Aptos"/>
          <w:bCs/>
        </w:rPr>
      </w:pPr>
    </w:p>
    <w:p w14:paraId="6B63AD7F" w14:textId="77777777" w:rsidR="00AF0265" w:rsidRPr="00AD1F4C" w:rsidRDefault="00AF0265" w:rsidP="00EF1937">
      <w:pPr>
        <w:rPr>
          <w:rFonts w:cs="Aptos"/>
          <w:bCs/>
        </w:rPr>
      </w:pPr>
    </w:p>
    <w:p w14:paraId="6A03DEA4" w14:textId="77777777" w:rsidR="00AF0265" w:rsidRPr="00AD1F4C" w:rsidRDefault="00AF0265" w:rsidP="00EF1937">
      <w:pPr>
        <w:rPr>
          <w:rFonts w:cs="Aptos"/>
          <w:bCs/>
        </w:rPr>
      </w:pPr>
    </w:p>
    <w:p w14:paraId="31811D02" w14:textId="77777777" w:rsidR="00AF0265" w:rsidRPr="00AD1F4C" w:rsidRDefault="00AF0265" w:rsidP="00EF1937">
      <w:pPr>
        <w:rPr>
          <w:rFonts w:cs="Aptos"/>
          <w:bCs/>
        </w:rPr>
      </w:pPr>
    </w:p>
    <w:p w14:paraId="4142B0FD" w14:textId="77777777" w:rsidR="00AF0265" w:rsidRPr="00AD1F4C" w:rsidRDefault="00AF0265" w:rsidP="00EF1937">
      <w:pPr>
        <w:rPr>
          <w:rFonts w:cs="Aptos"/>
          <w:bCs/>
        </w:rPr>
      </w:pPr>
    </w:p>
    <w:p w14:paraId="368CBCE4" w14:textId="77777777" w:rsidR="00AF0265" w:rsidRPr="00AD1F4C" w:rsidRDefault="00AF0265" w:rsidP="00EF1937">
      <w:pPr>
        <w:rPr>
          <w:rFonts w:cs="Aptos"/>
          <w:bCs/>
        </w:rPr>
      </w:pPr>
    </w:p>
    <w:p w14:paraId="4C58113D" w14:textId="23DE4E6A" w:rsidR="00684914" w:rsidRDefault="00684914">
      <w:pPr>
        <w:spacing w:line="240" w:lineRule="auto"/>
        <w:jc w:val="left"/>
        <w:rPr>
          <w:rFonts w:cs="Aptos"/>
          <w:bCs/>
        </w:rPr>
      </w:pPr>
      <w:r>
        <w:rPr>
          <w:rFonts w:cs="Aptos"/>
          <w:bCs/>
        </w:rPr>
        <w:br w:type="page"/>
      </w:r>
    </w:p>
    <w:p w14:paraId="22730503" w14:textId="77777777" w:rsidR="00AF0265" w:rsidRPr="00AD1F4C" w:rsidRDefault="00AF0265" w:rsidP="00EF1937">
      <w:pPr>
        <w:rPr>
          <w:rFonts w:cs="Aptos"/>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35C44" w:rsidRPr="00AD1F4C" w14:paraId="5B22A8A7" w14:textId="77777777" w:rsidTr="00166B41">
        <w:tc>
          <w:tcPr>
            <w:tcW w:w="1740" w:type="dxa"/>
            <w:tcBorders>
              <w:top w:val="single" w:sz="4" w:space="0" w:color="000000"/>
              <w:left w:val="single" w:sz="4" w:space="0" w:color="000000"/>
              <w:bottom w:val="single" w:sz="4" w:space="0" w:color="000000"/>
              <w:right w:val="single" w:sz="4" w:space="0" w:color="000000"/>
            </w:tcBorders>
            <w:vAlign w:val="center"/>
            <w:hideMark/>
          </w:tcPr>
          <w:p w14:paraId="699A2FA4" w14:textId="233E749F" w:rsidR="00F35C44" w:rsidRPr="00AD1F4C" w:rsidRDefault="00F35C44" w:rsidP="00166B41">
            <w:pPr>
              <w:rPr>
                <w:rFonts w:cs="Times New Roman"/>
                <w:b/>
              </w:rPr>
            </w:pPr>
            <w:r w:rsidRPr="00AD1F4C">
              <w:rPr>
                <w:b/>
              </w:rPr>
              <w:t xml:space="preserve">Obrazec št. </w:t>
            </w:r>
            <w:r w:rsidR="00684914">
              <w:rPr>
                <w:b/>
              </w:rPr>
              <w:t>8</w:t>
            </w:r>
          </w:p>
        </w:tc>
      </w:tr>
    </w:tbl>
    <w:p w14:paraId="5BACF518" w14:textId="77777777" w:rsidR="00F35C44" w:rsidRPr="00AD1F4C" w:rsidRDefault="00F35C44" w:rsidP="00F35C44">
      <w:pPr>
        <w:rPr>
          <w:b/>
          <w:sz w:val="24"/>
        </w:rPr>
      </w:pPr>
    </w:p>
    <w:tbl>
      <w:tblPr>
        <w:tblW w:w="0" w:type="auto"/>
        <w:tblLook w:val="04A0" w:firstRow="1" w:lastRow="0" w:firstColumn="1" w:lastColumn="0" w:noHBand="0" w:noVBand="1"/>
      </w:tblPr>
      <w:tblGrid>
        <w:gridCol w:w="1134"/>
        <w:gridCol w:w="7890"/>
      </w:tblGrid>
      <w:tr w:rsidR="00F35C44" w:rsidRPr="00AD1F4C" w14:paraId="1B6DF835" w14:textId="77777777" w:rsidTr="00166B41">
        <w:tc>
          <w:tcPr>
            <w:tcW w:w="1106" w:type="dxa"/>
            <w:hideMark/>
          </w:tcPr>
          <w:p w14:paraId="15437F2D" w14:textId="77777777" w:rsidR="00F35C44" w:rsidRPr="00AD1F4C" w:rsidRDefault="00F35C44" w:rsidP="00166B41">
            <w:pPr>
              <w:rPr>
                <w:color w:val="auto"/>
              </w:rPr>
            </w:pPr>
            <w:r w:rsidRPr="00AD1F4C">
              <w:t>Ponudnik:</w:t>
            </w:r>
          </w:p>
        </w:tc>
        <w:tc>
          <w:tcPr>
            <w:tcW w:w="8109" w:type="dxa"/>
            <w:tcBorders>
              <w:top w:val="nil"/>
              <w:left w:val="nil"/>
              <w:bottom w:val="single" w:sz="4" w:space="0" w:color="auto"/>
              <w:right w:val="nil"/>
            </w:tcBorders>
          </w:tcPr>
          <w:p w14:paraId="59729293" w14:textId="77777777" w:rsidR="00F35C44" w:rsidRPr="00AD1F4C" w:rsidRDefault="00F35C44" w:rsidP="00166B41">
            <w:pPr>
              <w:widowControl w:val="0"/>
              <w:tabs>
                <w:tab w:val="left" w:pos="90"/>
                <w:tab w:val="left" w:pos="964"/>
              </w:tabs>
              <w:autoSpaceDE w:val="0"/>
              <w:autoSpaceDN w:val="0"/>
              <w:adjustRightInd w:val="0"/>
            </w:pPr>
          </w:p>
        </w:tc>
      </w:tr>
    </w:tbl>
    <w:p w14:paraId="64D7C4D2" w14:textId="77777777" w:rsidR="00F35C44" w:rsidRPr="00AD1F4C" w:rsidRDefault="00F35C44" w:rsidP="00F35C44">
      <w:pPr>
        <w:rPr>
          <w:b/>
          <w:sz w:val="20"/>
          <w:lang w:eastAsia="en-US"/>
        </w:rPr>
      </w:pPr>
    </w:p>
    <w:p w14:paraId="44A695A3" w14:textId="77777777" w:rsidR="00F35C44" w:rsidRPr="00AD1F4C" w:rsidRDefault="00F35C44" w:rsidP="00F35C44">
      <w:pPr>
        <w:rPr>
          <w:sz w:val="20"/>
          <w:lang w:eastAsia="en-US"/>
        </w:rPr>
      </w:pPr>
    </w:p>
    <w:p w14:paraId="45C776E4" w14:textId="67C78771" w:rsidR="00F35C44" w:rsidRPr="00AD1F4C" w:rsidRDefault="00F35C44" w:rsidP="00F35C44">
      <w:pPr>
        <w:jc w:val="center"/>
        <w:rPr>
          <w:b/>
          <w:sz w:val="20"/>
          <w:lang w:eastAsia="en-US"/>
        </w:rPr>
      </w:pPr>
      <w:r w:rsidRPr="00AD1F4C">
        <w:rPr>
          <w:b/>
          <w:sz w:val="20"/>
          <w:lang w:eastAsia="en-US"/>
        </w:rPr>
        <w:t>SEZNAM NAJVAŽNEJŠIH DEL V LETIH 202</w:t>
      </w:r>
      <w:r w:rsidR="00684914">
        <w:rPr>
          <w:b/>
          <w:sz w:val="20"/>
          <w:lang w:eastAsia="en-US"/>
        </w:rPr>
        <w:t>3</w:t>
      </w:r>
      <w:r w:rsidRPr="00AD1F4C">
        <w:rPr>
          <w:b/>
          <w:sz w:val="20"/>
          <w:lang w:eastAsia="en-US"/>
        </w:rPr>
        <w:t>, 202</w:t>
      </w:r>
      <w:r w:rsidR="00684914">
        <w:rPr>
          <w:b/>
          <w:sz w:val="20"/>
          <w:lang w:eastAsia="en-US"/>
        </w:rPr>
        <w:t>4</w:t>
      </w:r>
      <w:r w:rsidRPr="00AD1F4C">
        <w:rPr>
          <w:b/>
          <w:sz w:val="20"/>
          <w:lang w:eastAsia="en-US"/>
        </w:rPr>
        <w:t xml:space="preserve"> in 202</w:t>
      </w:r>
      <w:r w:rsidR="00684914">
        <w:rPr>
          <w:b/>
          <w:sz w:val="20"/>
          <w:lang w:eastAsia="en-US"/>
        </w:rPr>
        <w:t>5</w:t>
      </w:r>
      <w:r w:rsidRPr="00AD1F4C">
        <w:rPr>
          <w:b/>
          <w:sz w:val="20"/>
          <w:lang w:eastAsia="en-US"/>
        </w:rPr>
        <w:t xml:space="preserve"> - REFERENCE</w:t>
      </w:r>
    </w:p>
    <w:p w14:paraId="1028D928" w14:textId="77777777" w:rsidR="00F35C44" w:rsidRPr="00AD1F4C" w:rsidRDefault="00F35C44" w:rsidP="00F35C44">
      <w:pPr>
        <w:rPr>
          <w:b/>
          <w:sz w:val="20"/>
          <w:lang w:eastAsia="en-US"/>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122"/>
        <w:gridCol w:w="2686"/>
        <w:gridCol w:w="1260"/>
        <w:gridCol w:w="1580"/>
        <w:gridCol w:w="1984"/>
      </w:tblGrid>
      <w:tr w:rsidR="001C5F3F" w:rsidRPr="00AD1F4C" w14:paraId="5DCE3138" w14:textId="4B50472F" w:rsidTr="00993D95">
        <w:trPr>
          <w:trHeight w:val="445"/>
          <w:jc w:val="center"/>
        </w:trPr>
        <w:tc>
          <w:tcPr>
            <w:tcW w:w="56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A1F7C39" w14:textId="77777777" w:rsidR="001C5F3F" w:rsidRPr="00AD1F4C" w:rsidRDefault="001C5F3F" w:rsidP="00166B41">
            <w:pPr>
              <w:rPr>
                <w:b/>
                <w:sz w:val="20"/>
                <w:lang w:eastAsia="en-US"/>
              </w:rPr>
            </w:pPr>
            <w:proofErr w:type="spellStart"/>
            <w:r w:rsidRPr="00AD1F4C">
              <w:rPr>
                <w:b/>
                <w:sz w:val="20"/>
                <w:lang w:eastAsia="en-US"/>
              </w:rPr>
              <w:t>Zap</w:t>
            </w:r>
            <w:proofErr w:type="spellEnd"/>
            <w:r w:rsidRPr="00AD1F4C">
              <w:rPr>
                <w:b/>
                <w:sz w:val="20"/>
                <w:lang w:eastAsia="en-US"/>
              </w:rPr>
              <w:t>. št.</w:t>
            </w:r>
          </w:p>
        </w:tc>
        <w:tc>
          <w:tcPr>
            <w:tcW w:w="312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4ED3C05" w14:textId="77777777" w:rsidR="001C5F3F" w:rsidRPr="00AD1F4C" w:rsidRDefault="001C5F3F" w:rsidP="00166B41">
            <w:pPr>
              <w:rPr>
                <w:b/>
                <w:sz w:val="20"/>
                <w:lang w:eastAsia="en-US"/>
              </w:rPr>
            </w:pPr>
            <w:r w:rsidRPr="00AD1F4C">
              <w:rPr>
                <w:b/>
                <w:sz w:val="20"/>
                <w:lang w:eastAsia="en-US"/>
              </w:rPr>
              <w:t>Pogodbeni partner</w:t>
            </w:r>
          </w:p>
        </w:tc>
        <w:tc>
          <w:tcPr>
            <w:tcW w:w="268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C247730" w14:textId="77777777" w:rsidR="001C5F3F" w:rsidRPr="00AD1F4C" w:rsidRDefault="001C5F3F" w:rsidP="00166B41">
            <w:pPr>
              <w:rPr>
                <w:b/>
                <w:sz w:val="20"/>
                <w:lang w:eastAsia="en-US"/>
              </w:rPr>
            </w:pPr>
            <w:r w:rsidRPr="00AD1F4C">
              <w:rPr>
                <w:b/>
                <w:sz w:val="20"/>
                <w:lang w:eastAsia="en-US"/>
              </w:rPr>
              <w:t>Predmet pogodbe</w:t>
            </w:r>
          </w:p>
        </w:tc>
        <w:tc>
          <w:tcPr>
            <w:tcW w:w="1260"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DFD5184" w14:textId="77777777" w:rsidR="001C5F3F" w:rsidRPr="00AD1F4C" w:rsidRDefault="001C5F3F" w:rsidP="00166B41">
            <w:pPr>
              <w:rPr>
                <w:b/>
                <w:sz w:val="20"/>
                <w:lang w:eastAsia="en-US"/>
              </w:rPr>
            </w:pPr>
            <w:r w:rsidRPr="00AD1F4C">
              <w:rPr>
                <w:b/>
                <w:sz w:val="20"/>
                <w:lang w:eastAsia="en-US"/>
              </w:rPr>
              <w:t>Leto realizacije</w:t>
            </w:r>
          </w:p>
        </w:tc>
        <w:tc>
          <w:tcPr>
            <w:tcW w:w="1580"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A2D1010" w14:textId="77777777" w:rsidR="001C5F3F" w:rsidRPr="00AD1F4C" w:rsidRDefault="001C5F3F" w:rsidP="00166B41">
            <w:pPr>
              <w:rPr>
                <w:b/>
                <w:sz w:val="20"/>
                <w:lang w:eastAsia="en-US"/>
              </w:rPr>
            </w:pPr>
            <w:r w:rsidRPr="00AD1F4C">
              <w:rPr>
                <w:b/>
                <w:sz w:val="20"/>
                <w:lang w:eastAsia="en-US"/>
              </w:rPr>
              <w:t>Vrednost pogodbe</w:t>
            </w:r>
          </w:p>
        </w:tc>
        <w:tc>
          <w:tcPr>
            <w:tcW w:w="1984"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61C7B9CD" w14:textId="1036B811" w:rsidR="001C5F3F" w:rsidRPr="00AD1F4C" w:rsidRDefault="001C5F3F" w:rsidP="00993D95">
            <w:pPr>
              <w:jc w:val="left"/>
              <w:rPr>
                <w:b/>
                <w:sz w:val="20"/>
                <w:lang w:eastAsia="en-US"/>
              </w:rPr>
            </w:pPr>
            <w:r>
              <w:rPr>
                <w:b/>
                <w:sz w:val="20"/>
                <w:lang w:eastAsia="en-US"/>
              </w:rPr>
              <w:t xml:space="preserve">Sklop št. </w:t>
            </w:r>
            <w:r w:rsidRPr="00993D95">
              <w:rPr>
                <w:bCs/>
                <w:sz w:val="20"/>
                <w:lang w:eastAsia="en-US"/>
              </w:rPr>
              <w:t>(navesti št. sklopa</w:t>
            </w:r>
            <w:r w:rsidR="00993D95" w:rsidRPr="00993D95">
              <w:rPr>
                <w:bCs/>
                <w:sz w:val="20"/>
                <w:lang w:eastAsia="en-US"/>
              </w:rPr>
              <w:t xml:space="preserve"> na katerega se nanaša referenca</w:t>
            </w:r>
            <w:r w:rsidRPr="00993D95">
              <w:rPr>
                <w:bCs/>
                <w:sz w:val="20"/>
                <w:lang w:eastAsia="en-US"/>
              </w:rPr>
              <w:t>)</w:t>
            </w:r>
          </w:p>
        </w:tc>
      </w:tr>
      <w:tr w:rsidR="001C5F3F" w:rsidRPr="00AD1F4C" w14:paraId="109A9CA9" w14:textId="462FE49C" w:rsidTr="00993D95">
        <w:trPr>
          <w:jc w:val="center"/>
        </w:trPr>
        <w:tc>
          <w:tcPr>
            <w:tcW w:w="562" w:type="dxa"/>
            <w:tcBorders>
              <w:top w:val="single" w:sz="4" w:space="0" w:color="auto"/>
              <w:left w:val="single" w:sz="4" w:space="0" w:color="auto"/>
              <w:bottom w:val="single" w:sz="4" w:space="0" w:color="auto"/>
              <w:right w:val="single" w:sz="4" w:space="0" w:color="auto"/>
            </w:tcBorders>
            <w:hideMark/>
          </w:tcPr>
          <w:p w14:paraId="4A431167" w14:textId="77777777" w:rsidR="001C5F3F" w:rsidRPr="00AD1F4C" w:rsidRDefault="001C5F3F" w:rsidP="00166B41">
            <w:pPr>
              <w:rPr>
                <w:sz w:val="20"/>
                <w:lang w:eastAsia="en-US"/>
              </w:rPr>
            </w:pPr>
            <w:r w:rsidRPr="00AD1F4C">
              <w:rPr>
                <w:sz w:val="20"/>
                <w:lang w:eastAsia="en-US"/>
              </w:rPr>
              <w:t>1.</w:t>
            </w:r>
          </w:p>
        </w:tc>
        <w:tc>
          <w:tcPr>
            <w:tcW w:w="3122" w:type="dxa"/>
            <w:tcBorders>
              <w:top w:val="single" w:sz="4" w:space="0" w:color="auto"/>
              <w:left w:val="single" w:sz="4" w:space="0" w:color="auto"/>
              <w:bottom w:val="single" w:sz="4" w:space="0" w:color="auto"/>
              <w:right w:val="single" w:sz="4" w:space="0" w:color="auto"/>
            </w:tcBorders>
          </w:tcPr>
          <w:p w14:paraId="09FF7104" w14:textId="77777777" w:rsidR="001C5F3F" w:rsidRPr="00684914" w:rsidRDefault="001C5F3F" w:rsidP="00166B41">
            <w:pPr>
              <w:rPr>
                <w:sz w:val="20"/>
                <w:lang w:eastAsia="en-US"/>
              </w:rPr>
            </w:pPr>
          </w:p>
          <w:p w14:paraId="279F5CB4"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27B42C59"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46162CB2"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5BBD84C0"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3662072B" w14:textId="77777777" w:rsidR="001C5F3F" w:rsidRPr="00AD1F4C" w:rsidRDefault="001C5F3F" w:rsidP="00166B41">
            <w:pPr>
              <w:rPr>
                <w:sz w:val="20"/>
                <w:lang w:eastAsia="en-US"/>
              </w:rPr>
            </w:pPr>
          </w:p>
        </w:tc>
      </w:tr>
      <w:tr w:rsidR="001C5F3F" w:rsidRPr="00AD1F4C" w14:paraId="5F129D7D" w14:textId="69B9D5EF" w:rsidTr="00993D95">
        <w:trPr>
          <w:jc w:val="center"/>
        </w:trPr>
        <w:tc>
          <w:tcPr>
            <w:tcW w:w="562" w:type="dxa"/>
            <w:tcBorders>
              <w:top w:val="single" w:sz="4" w:space="0" w:color="auto"/>
              <w:left w:val="single" w:sz="4" w:space="0" w:color="auto"/>
              <w:bottom w:val="single" w:sz="4" w:space="0" w:color="auto"/>
              <w:right w:val="single" w:sz="4" w:space="0" w:color="auto"/>
            </w:tcBorders>
            <w:hideMark/>
          </w:tcPr>
          <w:p w14:paraId="1678A9E2" w14:textId="77777777" w:rsidR="001C5F3F" w:rsidRPr="00AD1F4C" w:rsidRDefault="001C5F3F" w:rsidP="00166B41">
            <w:pPr>
              <w:rPr>
                <w:sz w:val="20"/>
                <w:lang w:eastAsia="en-US"/>
              </w:rPr>
            </w:pPr>
            <w:r w:rsidRPr="00AD1F4C">
              <w:rPr>
                <w:sz w:val="20"/>
                <w:lang w:eastAsia="en-US"/>
              </w:rPr>
              <w:t>2.</w:t>
            </w:r>
          </w:p>
        </w:tc>
        <w:tc>
          <w:tcPr>
            <w:tcW w:w="3122" w:type="dxa"/>
            <w:tcBorders>
              <w:top w:val="single" w:sz="4" w:space="0" w:color="auto"/>
              <w:left w:val="single" w:sz="4" w:space="0" w:color="auto"/>
              <w:bottom w:val="single" w:sz="4" w:space="0" w:color="auto"/>
              <w:right w:val="single" w:sz="4" w:space="0" w:color="auto"/>
            </w:tcBorders>
          </w:tcPr>
          <w:p w14:paraId="2E19F634" w14:textId="77777777" w:rsidR="001C5F3F" w:rsidRPr="00684914" w:rsidRDefault="001C5F3F" w:rsidP="00166B41">
            <w:pPr>
              <w:rPr>
                <w:sz w:val="20"/>
                <w:lang w:eastAsia="en-US"/>
              </w:rPr>
            </w:pPr>
          </w:p>
          <w:p w14:paraId="3506FE16"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684E599F"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20D11B7B"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1117F4AF"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19511F72" w14:textId="77777777" w:rsidR="001C5F3F" w:rsidRPr="00AD1F4C" w:rsidRDefault="001C5F3F" w:rsidP="00166B41">
            <w:pPr>
              <w:rPr>
                <w:sz w:val="20"/>
                <w:lang w:eastAsia="en-US"/>
              </w:rPr>
            </w:pPr>
          </w:p>
        </w:tc>
      </w:tr>
      <w:tr w:rsidR="001C5F3F" w:rsidRPr="00AD1F4C" w14:paraId="2AEE602C" w14:textId="58302849" w:rsidTr="00993D95">
        <w:trPr>
          <w:jc w:val="center"/>
        </w:trPr>
        <w:tc>
          <w:tcPr>
            <w:tcW w:w="562" w:type="dxa"/>
            <w:tcBorders>
              <w:top w:val="single" w:sz="4" w:space="0" w:color="auto"/>
              <w:left w:val="single" w:sz="4" w:space="0" w:color="auto"/>
              <w:bottom w:val="single" w:sz="4" w:space="0" w:color="auto"/>
              <w:right w:val="single" w:sz="4" w:space="0" w:color="auto"/>
            </w:tcBorders>
            <w:hideMark/>
          </w:tcPr>
          <w:p w14:paraId="68309BED" w14:textId="77777777" w:rsidR="001C5F3F" w:rsidRPr="00AD1F4C" w:rsidRDefault="001C5F3F" w:rsidP="00166B41">
            <w:pPr>
              <w:rPr>
                <w:sz w:val="20"/>
                <w:lang w:eastAsia="en-US"/>
              </w:rPr>
            </w:pPr>
            <w:r w:rsidRPr="00AD1F4C">
              <w:rPr>
                <w:sz w:val="20"/>
                <w:lang w:eastAsia="en-US"/>
              </w:rPr>
              <w:t>3.</w:t>
            </w:r>
          </w:p>
        </w:tc>
        <w:tc>
          <w:tcPr>
            <w:tcW w:w="3122" w:type="dxa"/>
            <w:tcBorders>
              <w:top w:val="single" w:sz="4" w:space="0" w:color="auto"/>
              <w:left w:val="single" w:sz="4" w:space="0" w:color="auto"/>
              <w:bottom w:val="single" w:sz="4" w:space="0" w:color="auto"/>
              <w:right w:val="single" w:sz="4" w:space="0" w:color="auto"/>
            </w:tcBorders>
          </w:tcPr>
          <w:p w14:paraId="2BDAB2EF" w14:textId="77777777" w:rsidR="001C5F3F" w:rsidRPr="00684914" w:rsidRDefault="001C5F3F" w:rsidP="00166B41">
            <w:pPr>
              <w:rPr>
                <w:sz w:val="20"/>
                <w:lang w:eastAsia="en-US"/>
              </w:rPr>
            </w:pPr>
          </w:p>
          <w:p w14:paraId="000F3A84"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63449C90"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5A372C82"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11B369CC"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A866A7C" w14:textId="77777777" w:rsidR="001C5F3F" w:rsidRPr="00AD1F4C" w:rsidRDefault="001C5F3F" w:rsidP="00166B41">
            <w:pPr>
              <w:rPr>
                <w:sz w:val="20"/>
                <w:lang w:eastAsia="en-US"/>
              </w:rPr>
            </w:pPr>
          </w:p>
        </w:tc>
      </w:tr>
      <w:tr w:rsidR="001C5F3F" w:rsidRPr="00AD1F4C" w14:paraId="01E0518E" w14:textId="21AFFB74" w:rsidTr="00993D95">
        <w:trPr>
          <w:jc w:val="center"/>
        </w:trPr>
        <w:tc>
          <w:tcPr>
            <w:tcW w:w="562" w:type="dxa"/>
            <w:tcBorders>
              <w:top w:val="single" w:sz="4" w:space="0" w:color="auto"/>
              <w:left w:val="single" w:sz="4" w:space="0" w:color="auto"/>
              <w:bottom w:val="single" w:sz="4" w:space="0" w:color="auto"/>
              <w:right w:val="single" w:sz="4" w:space="0" w:color="auto"/>
            </w:tcBorders>
            <w:hideMark/>
          </w:tcPr>
          <w:p w14:paraId="15EC4025" w14:textId="77777777" w:rsidR="001C5F3F" w:rsidRPr="00AD1F4C" w:rsidRDefault="001C5F3F" w:rsidP="00166B41">
            <w:pPr>
              <w:rPr>
                <w:sz w:val="20"/>
                <w:lang w:eastAsia="en-US"/>
              </w:rPr>
            </w:pPr>
            <w:r w:rsidRPr="00AD1F4C">
              <w:rPr>
                <w:sz w:val="20"/>
                <w:lang w:eastAsia="en-US"/>
              </w:rPr>
              <w:t>4.</w:t>
            </w:r>
          </w:p>
        </w:tc>
        <w:tc>
          <w:tcPr>
            <w:tcW w:w="3122" w:type="dxa"/>
            <w:tcBorders>
              <w:top w:val="single" w:sz="4" w:space="0" w:color="auto"/>
              <w:left w:val="single" w:sz="4" w:space="0" w:color="auto"/>
              <w:bottom w:val="single" w:sz="4" w:space="0" w:color="auto"/>
              <w:right w:val="single" w:sz="4" w:space="0" w:color="auto"/>
            </w:tcBorders>
          </w:tcPr>
          <w:p w14:paraId="23657BD9" w14:textId="77777777" w:rsidR="001C5F3F" w:rsidRPr="00684914" w:rsidRDefault="001C5F3F" w:rsidP="00166B41">
            <w:pPr>
              <w:rPr>
                <w:sz w:val="20"/>
                <w:lang w:eastAsia="en-US"/>
              </w:rPr>
            </w:pPr>
          </w:p>
          <w:p w14:paraId="074CF459"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2E46BCDF"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6AC875E0"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275EFB6D"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74E53E6" w14:textId="77777777" w:rsidR="001C5F3F" w:rsidRPr="00AD1F4C" w:rsidRDefault="001C5F3F" w:rsidP="00166B41">
            <w:pPr>
              <w:rPr>
                <w:sz w:val="20"/>
                <w:lang w:eastAsia="en-US"/>
              </w:rPr>
            </w:pPr>
          </w:p>
        </w:tc>
      </w:tr>
      <w:tr w:rsidR="001C5F3F" w:rsidRPr="00AD1F4C" w14:paraId="3DAC712E" w14:textId="12F598B1" w:rsidTr="00993D95">
        <w:trPr>
          <w:trHeight w:val="732"/>
          <w:jc w:val="center"/>
        </w:trPr>
        <w:tc>
          <w:tcPr>
            <w:tcW w:w="562" w:type="dxa"/>
            <w:tcBorders>
              <w:top w:val="single" w:sz="4" w:space="0" w:color="auto"/>
              <w:left w:val="single" w:sz="4" w:space="0" w:color="auto"/>
              <w:bottom w:val="single" w:sz="4" w:space="0" w:color="auto"/>
              <w:right w:val="single" w:sz="4" w:space="0" w:color="auto"/>
            </w:tcBorders>
            <w:hideMark/>
          </w:tcPr>
          <w:p w14:paraId="15A5569B" w14:textId="77777777" w:rsidR="001C5F3F" w:rsidRPr="00AD1F4C" w:rsidRDefault="001C5F3F" w:rsidP="00166B41">
            <w:pPr>
              <w:rPr>
                <w:sz w:val="20"/>
                <w:lang w:eastAsia="en-US"/>
              </w:rPr>
            </w:pPr>
            <w:r w:rsidRPr="00AD1F4C">
              <w:rPr>
                <w:sz w:val="20"/>
                <w:lang w:eastAsia="en-US"/>
              </w:rPr>
              <w:t>5.</w:t>
            </w:r>
          </w:p>
        </w:tc>
        <w:tc>
          <w:tcPr>
            <w:tcW w:w="3122" w:type="dxa"/>
            <w:tcBorders>
              <w:top w:val="single" w:sz="4" w:space="0" w:color="auto"/>
              <w:left w:val="single" w:sz="4" w:space="0" w:color="auto"/>
              <w:bottom w:val="single" w:sz="4" w:space="0" w:color="auto"/>
              <w:right w:val="single" w:sz="4" w:space="0" w:color="auto"/>
            </w:tcBorders>
          </w:tcPr>
          <w:p w14:paraId="02F83DA0"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0860C7EB"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03E23CF9"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1949C237"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2EF74C5" w14:textId="77777777" w:rsidR="001C5F3F" w:rsidRPr="00AD1F4C" w:rsidRDefault="001C5F3F" w:rsidP="00166B41">
            <w:pPr>
              <w:rPr>
                <w:sz w:val="20"/>
                <w:lang w:eastAsia="en-US"/>
              </w:rPr>
            </w:pPr>
          </w:p>
        </w:tc>
      </w:tr>
      <w:tr w:rsidR="001C5F3F" w:rsidRPr="00AD1F4C" w14:paraId="7A1F32D4" w14:textId="675FABCA" w:rsidTr="00993D95">
        <w:trPr>
          <w:trHeight w:val="732"/>
          <w:jc w:val="center"/>
        </w:trPr>
        <w:tc>
          <w:tcPr>
            <w:tcW w:w="562" w:type="dxa"/>
            <w:tcBorders>
              <w:top w:val="single" w:sz="4" w:space="0" w:color="auto"/>
              <w:left w:val="single" w:sz="4" w:space="0" w:color="auto"/>
              <w:bottom w:val="single" w:sz="4" w:space="0" w:color="auto"/>
              <w:right w:val="single" w:sz="4" w:space="0" w:color="auto"/>
            </w:tcBorders>
            <w:hideMark/>
          </w:tcPr>
          <w:p w14:paraId="1B7EC34F" w14:textId="77777777" w:rsidR="001C5F3F" w:rsidRPr="00AD1F4C" w:rsidRDefault="001C5F3F" w:rsidP="00166B41">
            <w:pPr>
              <w:rPr>
                <w:sz w:val="20"/>
                <w:lang w:eastAsia="en-US"/>
              </w:rPr>
            </w:pPr>
            <w:r w:rsidRPr="00AD1F4C">
              <w:rPr>
                <w:sz w:val="20"/>
                <w:lang w:eastAsia="en-US"/>
              </w:rPr>
              <w:t>6.</w:t>
            </w:r>
          </w:p>
        </w:tc>
        <w:tc>
          <w:tcPr>
            <w:tcW w:w="3122" w:type="dxa"/>
            <w:tcBorders>
              <w:top w:val="single" w:sz="4" w:space="0" w:color="auto"/>
              <w:left w:val="single" w:sz="4" w:space="0" w:color="auto"/>
              <w:bottom w:val="single" w:sz="4" w:space="0" w:color="auto"/>
              <w:right w:val="single" w:sz="4" w:space="0" w:color="auto"/>
            </w:tcBorders>
          </w:tcPr>
          <w:p w14:paraId="6917801E"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459AF79C"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6519E70C"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2DC1AD39"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5C4E58E5" w14:textId="77777777" w:rsidR="001C5F3F" w:rsidRPr="00AD1F4C" w:rsidRDefault="001C5F3F" w:rsidP="00166B41">
            <w:pPr>
              <w:rPr>
                <w:sz w:val="20"/>
                <w:lang w:eastAsia="en-US"/>
              </w:rPr>
            </w:pPr>
          </w:p>
        </w:tc>
      </w:tr>
      <w:tr w:rsidR="001C5F3F" w:rsidRPr="00AD1F4C" w14:paraId="4AA74C33" w14:textId="44B53457" w:rsidTr="00993D95">
        <w:trPr>
          <w:trHeight w:val="732"/>
          <w:jc w:val="center"/>
        </w:trPr>
        <w:tc>
          <w:tcPr>
            <w:tcW w:w="562" w:type="dxa"/>
            <w:tcBorders>
              <w:top w:val="single" w:sz="4" w:space="0" w:color="auto"/>
              <w:left w:val="single" w:sz="4" w:space="0" w:color="auto"/>
              <w:bottom w:val="single" w:sz="4" w:space="0" w:color="auto"/>
              <w:right w:val="single" w:sz="4" w:space="0" w:color="auto"/>
            </w:tcBorders>
          </w:tcPr>
          <w:p w14:paraId="19EDE807" w14:textId="77777777" w:rsidR="001C5F3F" w:rsidRPr="00AD1F4C" w:rsidRDefault="001C5F3F" w:rsidP="00166B41">
            <w:pPr>
              <w:rPr>
                <w:sz w:val="20"/>
                <w:lang w:eastAsia="en-US"/>
              </w:rPr>
            </w:pPr>
            <w:r w:rsidRPr="00AD1F4C">
              <w:rPr>
                <w:sz w:val="20"/>
                <w:lang w:eastAsia="en-US"/>
              </w:rPr>
              <w:t>7.</w:t>
            </w:r>
          </w:p>
        </w:tc>
        <w:tc>
          <w:tcPr>
            <w:tcW w:w="3122" w:type="dxa"/>
            <w:tcBorders>
              <w:top w:val="single" w:sz="4" w:space="0" w:color="auto"/>
              <w:left w:val="single" w:sz="4" w:space="0" w:color="auto"/>
              <w:bottom w:val="single" w:sz="4" w:space="0" w:color="auto"/>
              <w:right w:val="single" w:sz="4" w:space="0" w:color="auto"/>
            </w:tcBorders>
          </w:tcPr>
          <w:p w14:paraId="56EB1581" w14:textId="77777777" w:rsidR="001C5F3F" w:rsidRPr="00684914" w:rsidRDefault="001C5F3F" w:rsidP="00166B41">
            <w:pPr>
              <w:rPr>
                <w:sz w:val="20"/>
                <w:lang w:eastAsia="en-US"/>
              </w:rPr>
            </w:pPr>
          </w:p>
        </w:tc>
        <w:tc>
          <w:tcPr>
            <w:tcW w:w="2686" w:type="dxa"/>
            <w:tcBorders>
              <w:top w:val="single" w:sz="4" w:space="0" w:color="auto"/>
              <w:left w:val="single" w:sz="4" w:space="0" w:color="auto"/>
              <w:bottom w:val="single" w:sz="4" w:space="0" w:color="auto"/>
              <w:right w:val="single" w:sz="4" w:space="0" w:color="auto"/>
            </w:tcBorders>
          </w:tcPr>
          <w:p w14:paraId="13A4E236" w14:textId="77777777" w:rsidR="001C5F3F" w:rsidRPr="00AD1F4C" w:rsidRDefault="001C5F3F" w:rsidP="00166B41">
            <w:pPr>
              <w:rPr>
                <w:sz w:val="20"/>
                <w:lang w:eastAsia="en-US"/>
              </w:rPr>
            </w:pPr>
          </w:p>
        </w:tc>
        <w:tc>
          <w:tcPr>
            <w:tcW w:w="1260" w:type="dxa"/>
            <w:tcBorders>
              <w:top w:val="single" w:sz="4" w:space="0" w:color="auto"/>
              <w:left w:val="single" w:sz="4" w:space="0" w:color="auto"/>
              <w:bottom w:val="single" w:sz="4" w:space="0" w:color="auto"/>
              <w:right w:val="single" w:sz="4" w:space="0" w:color="auto"/>
            </w:tcBorders>
          </w:tcPr>
          <w:p w14:paraId="3786FE1F" w14:textId="77777777" w:rsidR="001C5F3F" w:rsidRPr="00AD1F4C" w:rsidRDefault="001C5F3F" w:rsidP="00166B41">
            <w:pPr>
              <w:rPr>
                <w:sz w:val="20"/>
                <w:lang w:eastAsia="en-US"/>
              </w:rPr>
            </w:pPr>
          </w:p>
        </w:tc>
        <w:tc>
          <w:tcPr>
            <w:tcW w:w="1580" w:type="dxa"/>
            <w:tcBorders>
              <w:top w:val="single" w:sz="4" w:space="0" w:color="auto"/>
              <w:left w:val="single" w:sz="4" w:space="0" w:color="auto"/>
              <w:bottom w:val="single" w:sz="4" w:space="0" w:color="auto"/>
              <w:right w:val="single" w:sz="4" w:space="0" w:color="auto"/>
            </w:tcBorders>
          </w:tcPr>
          <w:p w14:paraId="50CFB032" w14:textId="77777777" w:rsidR="001C5F3F" w:rsidRPr="00AD1F4C" w:rsidRDefault="001C5F3F" w:rsidP="00166B41">
            <w:pPr>
              <w:rPr>
                <w:sz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76A5BDB3" w14:textId="77777777" w:rsidR="001C5F3F" w:rsidRPr="00AD1F4C" w:rsidRDefault="001C5F3F" w:rsidP="00166B41">
            <w:pPr>
              <w:rPr>
                <w:sz w:val="20"/>
                <w:lang w:eastAsia="en-US"/>
              </w:rPr>
            </w:pPr>
          </w:p>
        </w:tc>
      </w:tr>
    </w:tbl>
    <w:p w14:paraId="0F2318CC" w14:textId="77777777" w:rsidR="00F35C44" w:rsidRPr="00AD1F4C" w:rsidRDefault="00F35C44" w:rsidP="00F35C44">
      <w:pPr>
        <w:rPr>
          <w:b/>
          <w:sz w:val="20"/>
          <w:lang w:eastAsia="en-US"/>
        </w:rPr>
      </w:pPr>
    </w:p>
    <w:p w14:paraId="507AFC89" w14:textId="77777777" w:rsidR="00F35C44" w:rsidRPr="00AD1F4C" w:rsidRDefault="00F35C44" w:rsidP="00F35C44">
      <w:pPr>
        <w:ind w:left="312"/>
        <w:rPr>
          <w:u w:val="single"/>
        </w:rPr>
      </w:pPr>
      <w:r w:rsidRPr="00AD1F4C">
        <w:rPr>
          <w:rFonts w:cs="Times New Roman"/>
          <w:bCs/>
        </w:rPr>
        <w:t xml:space="preserve">*zahteve za potrebne reference so podrobneje obrazložene pod točko </w:t>
      </w:r>
      <w:r w:rsidRPr="00AD1F4C">
        <w:rPr>
          <w:u w:val="single"/>
        </w:rPr>
        <w:t>Tehnična in strokovna sposobnost</w:t>
      </w:r>
    </w:p>
    <w:p w14:paraId="1936F6FA" w14:textId="77777777" w:rsidR="00F35C44" w:rsidRPr="00AD1F4C" w:rsidRDefault="00F35C44" w:rsidP="00F35C44">
      <w:pPr>
        <w:rPr>
          <w:b/>
          <w:sz w:val="20"/>
          <w:lang w:eastAsia="en-US"/>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F35C44" w:rsidRPr="00AD1F4C" w14:paraId="2DD4F7ED" w14:textId="77777777" w:rsidTr="00166B41">
        <w:tc>
          <w:tcPr>
            <w:tcW w:w="3430" w:type="dxa"/>
            <w:hideMark/>
          </w:tcPr>
          <w:p w14:paraId="6CAD9B2D" w14:textId="77777777" w:rsidR="00F35C44" w:rsidRPr="00AD1F4C" w:rsidRDefault="00F35C44" w:rsidP="00166B41">
            <w:pPr>
              <w:jc w:val="center"/>
              <w:rPr>
                <w:rFonts w:cs="Arial"/>
              </w:rPr>
            </w:pPr>
            <w:r w:rsidRPr="00AD1F4C">
              <w:rPr>
                <w:rFonts w:cs="Arial"/>
              </w:rPr>
              <w:t>Datum in kraj:</w:t>
            </w:r>
          </w:p>
        </w:tc>
        <w:tc>
          <w:tcPr>
            <w:tcW w:w="2067" w:type="dxa"/>
          </w:tcPr>
          <w:p w14:paraId="5B26FCB1" w14:textId="77777777" w:rsidR="00F35C44" w:rsidRPr="00AD1F4C" w:rsidRDefault="00F35C44" w:rsidP="00166B41">
            <w:pPr>
              <w:jc w:val="center"/>
              <w:rPr>
                <w:rFonts w:cs="Arial"/>
              </w:rPr>
            </w:pPr>
          </w:p>
        </w:tc>
        <w:tc>
          <w:tcPr>
            <w:tcW w:w="4001" w:type="dxa"/>
            <w:hideMark/>
          </w:tcPr>
          <w:p w14:paraId="01B8E926" w14:textId="77777777" w:rsidR="00F35C44" w:rsidRPr="00AD1F4C" w:rsidRDefault="00F35C44" w:rsidP="00166B41">
            <w:pPr>
              <w:jc w:val="center"/>
              <w:rPr>
                <w:rFonts w:cs="Arial"/>
              </w:rPr>
            </w:pPr>
            <w:r w:rsidRPr="00AD1F4C">
              <w:rPr>
                <w:rFonts w:cs="Arial"/>
              </w:rPr>
              <w:t>Žig in podpis ponudnika:</w:t>
            </w:r>
          </w:p>
        </w:tc>
      </w:tr>
      <w:tr w:rsidR="00F35C44" w:rsidRPr="00AD1F4C" w14:paraId="0337FB6F" w14:textId="77777777" w:rsidTr="00166B41">
        <w:tc>
          <w:tcPr>
            <w:tcW w:w="3430" w:type="dxa"/>
            <w:tcBorders>
              <w:top w:val="nil"/>
              <w:left w:val="nil"/>
              <w:bottom w:val="single" w:sz="4" w:space="0" w:color="auto"/>
              <w:right w:val="nil"/>
            </w:tcBorders>
          </w:tcPr>
          <w:p w14:paraId="5E37FD84" w14:textId="77777777" w:rsidR="00F35C44" w:rsidRPr="00AD1F4C" w:rsidRDefault="00F35C44" w:rsidP="00166B41">
            <w:pPr>
              <w:rPr>
                <w:rFonts w:cs="Arial"/>
              </w:rPr>
            </w:pPr>
          </w:p>
          <w:p w14:paraId="25058733" w14:textId="77777777" w:rsidR="00F35C44" w:rsidRPr="00AD1F4C" w:rsidRDefault="00F35C44" w:rsidP="00166B41">
            <w:pPr>
              <w:rPr>
                <w:rFonts w:cs="Arial"/>
              </w:rPr>
            </w:pPr>
          </w:p>
        </w:tc>
        <w:tc>
          <w:tcPr>
            <w:tcW w:w="2067" w:type="dxa"/>
          </w:tcPr>
          <w:p w14:paraId="602065A0" w14:textId="77777777" w:rsidR="00F35C44" w:rsidRPr="00AD1F4C" w:rsidRDefault="00F35C44" w:rsidP="00166B41">
            <w:pPr>
              <w:rPr>
                <w:rFonts w:cs="Times New Roman"/>
                <w:color w:val="FFFFFF"/>
              </w:rPr>
            </w:pPr>
          </w:p>
          <w:p w14:paraId="55E78A82" w14:textId="77777777" w:rsidR="00F35C44" w:rsidRPr="00AD1F4C" w:rsidRDefault="00F35C44" w:rsidP="00166B41">
            <w:pPr>
              <w:rPr>
                <w:rFonts w:cs="Arial"/>
              </w:rPr>
            </w:pPr>
            <w:r w:rsidRPr="00AD1F4C">
              <w:rPr>
                <w:rStyle w:val="Sprotnaopomba-sklic"/>
                <w:rFonts w:eastAsia="Calibri"/>
                <w:color w:val="FFFFFF"/>
              </w:rPr>
              <w:footnoteReference w:id="5"/>
            </w:r>
          </w:p>
        </w:tc>
        <w:tc>
          <w:tcPr>
            <w:tcW w:w="4001" w:type="dxa"/>
            <w:tcBorders>
              <w:top w:val="nil"/>
              <w:left w:val="nil"/>
              <w:bottom w:val="single" w:sz="4" w:space="0" w:color="auto"/>
              <w:right w:val="nil"/>
            </w:tcBorders>
          </w:tcPr>
          <w:p w14:paraId="2EB97FD5" w14:textId="77777777" w:rsidR="00F35C44" w:rsidRPr="00AD1F4C" w:rsidRDefault="00F35C44" w:rsidP="00166B41">
            <w:pPr>
              <w:rPr>
                <w:rFonts w:cs="Arial"/>
              </w:rPr>
            </w:pPr>
          </w:p>
          <w:p w14:paraId="1D69E9B8" w14:textId="77777777" w:rsidR="00F35C44" w:rsidRPr="00AD1F4C" w:rsidRDefault="00F35C44" w:rsidP="00166B41">
            <w:pPr>
              <w:rPr>
                <w:rFonts w:cs="Arial"/>
              </w:rPr>
            </w:pPr>
          </w:p>
        </w:tc>
      </w:tr>
    </w:tbl>
    <w:p w14:paraId="7A51D7B2" w14:textId="66D82D39" w:rsidR="00192685" w:rsidRDefault="00192685">
      <w:pPr>
        <w:spacing w:line="240" w:lineRule="auto"/>
        <w:jc w:val="left"/>
        <w:rPr>
          <w:rFonts w:cs="Aptos"/>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964"/>
      </w:tblGrid>
      <w:tr w:rsidR="00192685" w:rsidRPr="00E01A1D" w14:paraId="678E3893" w14:textId="77777777" w:rsidTr="00ED45CB">
        <w:trPr>
          <w:trHeight w:val="371"/>
        </w:trPr>
        <w:tc>
          <w:tcPr>
            <w:tcW w:w="1964" w:type="dxa"/>
            <w:tcBorders>
              <w:top w:val="single" w:sz="4" w:space="0" w:color="000000"/>
              <w:left w:val="single" w:sz="4" w:space="0" w:color="000000"/>
              <w:bottom w:val="single" w:sz="4" w:space="0" w:color="000000"/>
              <w:right w:val="single" w:sz="4" w:space="0" w:color="000000"/>
            </w:tcBorders>
            <w:vAlign w:val="center"/>
            <w:hideMark/>
          </w:tcPr>
          <w:p w14:paraId="760CE3DB" w14:textId="3264F1FF" w:rsidR="00192685" w:rsidRPr="00E01A1D" w:rsidRDefault="00192685" w:rsidP="00ED45CB">
            <w:pPr>
              <w:rPr>
                <w:rFonts w:cs="Times New Roman"/>
                <w:b/>
                <w:color w:val="auto"/>
                <w:szCs w:val="24"/>
                <w:lang w:eastAsia="en-US"/>
              </w:rPr>
            </w:pPr>
            <w:r w:rsidRPr="00E01A1D">
              <w:rPr>
                <w:b/>
              </w:rPr>
              <w:lastRenderedPageBreak/>
              <w:t xml:space="preserve">Obrazec št. </w:t>
            </w:r>
            <w:r>
              <w:rPr>
                <w:b/>
              </w:rPr>
              <w:t>8</w:t>
            </w:r>
            <w:r w:rsidRPr="00E01A1D">
              <w:rPr>
                <w:b/>
              </w:rPr>
              <w:t>/1</w:t>
            </w:r>
          </w:p>
        </w:tc>
      </w:tr>
    </w:tbl>
    <w:p w14:paraId="561D4E85" w14:textId="77777777" w:rsidR="00192685" w:rsidRPr="00E01A1D" w:rsidRDefault="00192685" w:rsidP="00192685">
      <w:pPr>
        <w:spacing w:line="240" w:lineRule="auto"/>
      </w:pPr>
    </w:p>
    <w:p w14:paraId="3D5A2C78" w14:textId="77777777" w:rsidR="00192685" w:rsidRPr="00E01A1D" w:rsidRDefault="00192685" w:rsidP="00192685">
      <w:pPr>
        <w:pStyle w:val="Poglavje1"/>
        <w:numPr>
          <w:ilvl w:val="0"/>
          <w:numId w:val="0"/>
        </w:numPr>
        <w:jc w:val="center"/>
        <w:outlineLvl w:val="0"/>
        <w:rPr>
          <w:rFonts w:ascii="Titillium Web" w:hAnsi="Titillium Web" w:cs="Arial"/>
          <w:i w:val="0"/>
          <w:iCs/>
          <w:sz w:val="24"/>
          <w:szCs w:val="32"/>
        </w:rPr>
      </w:pPr>
      <w:r w:rsidRPr="00E01A1D">
        <w:rPr>
          <w:rFonts w:ascii="Titillium Web" w:hAnsi="Titillium Web" w:cs="Arial"/>
          <w:i w:val="0"/>
          <w:iCs/>
          <w:sz w:val="24"/>
          <w:szCs w:val="32"/>
        </w:rPr>
        <w:t>POTRDILO NAROČNIKA REFERENČNEGA POSLA</w:t>
      </w:r>
    </w:p>
    <w:p w14:paraId="4768BD80" w14:textId="77777777" w:rsidR="00192685" w:rsidRPr="00E01A1D" w:rsidRDefault="00192685" w:rsidP="00192685">
      <w:pPr>
        <w:rPr>
          <w:sz w:val="20"/>
          <w:szCs w:val="20"/>
        </w:rPr>
      </w:pPr>
    </w:p>
    <w:p w14:paraId="183AC366" w14:textId="77777777" w:rsidR="00192685" w:rsidRPr="00E01A1D" w:rsidRDefault="00192685" w:rsidP="00192685">
      <w:pPr>
        <w:rPr>
          <w:sz w:val="20"/>
          <w:szCs w:val="20"/>
        </w:rPr>
      </w:pPr>
    </w:p>
    <w:p w14:paraId="2166E91D" w14:textId="77777777" w:rsidR="00192685" w:rsidRPr="00E01A1D" w:rsidRDefault="00192685" w:rsidP="00192685">
      <w:pPr>
        <w:pBdr>
          <w:bottom w:val="single" w:sz="4" w:space="1" w:color="auto"/>
        </w:pBdr>
        <w:rPr>
          <w:sz w:val="20"/>
          <w:szCs w:val="20"/>
        </w:rPr>
      </w:pPr>
      <w:r w:rsidRPr="00E01A1D">
        <w:rPr>
          <w:sz w:val="20"/>
          <w:szCs w:val="20"/>
        </w:rPr>
        <w:t xml:space="preserve">Naziv in naslov potrjevalca reference: </w:t>
      </w:r>
      <w:permStart w:id="1019556044" w:edGrp="everyone"/>
      <w:r w:rsidRPr="00E01A1D">
        <w:rPr>
          <w:bCs/>
          <w:iCs/>
          <w:sz w:val="20"/>
          <w:szCs w:val="20"/>
        </w:rPr>
        <w:fldChar w:fldCharType="begin">
          <w:ffData>
            <w:name w:val="Besedilo12"/>
            <w:enabled/>
            <w:calcOnExit w:val="0"/>
            <w:textInput/>
          </w:ffData>
        </w:fldChar>
      </w:r>
      <w:r w:rsidRPr="00E01A1D">
        <w:rPr>
          <w:bCs/>
          <w:iCs/>
          <w:sz w:val="20"/>
          <w:szCs w:val="20"/>
        </w:rPr>
        <w:instrText xml:space="preserve"> FORMTEXT </w:instrText>
      </w:r>
      <w:r w:rsidRPr="00E01A1D">
        <w:rPr>
          <w:bCs/>
          <w:iCs/>
          <w:sz w:val="20"/>
          <w:szCs w:val="20"/>
        </w:rPr>
      </w:r>
      <w:r w:rsidRPr="00E01A1D">
        <w:rPr>
          <w:bCs/>
          <w:iCs/>
          <w:sz w:val="20"/>
          <w:szCs w:val="20"/>
        </w:rPr>
        <w:fldChar w:fldCharType="separate"/>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sz w:val="20"/>
          <w:szCs w:val="20"/>
        </w:rPr>
        <w:fldChar w:fldCharType="end"/>
      </w:r>
      <w:permEnd w:id="1019556044"/>
    </w:p>
    <w:p w14:paraId="0409B4D6" w14:textId="77777777" w:rsidR="00192685" w:rsidRPr="00E01A1D" w:rsidRDefault="00192685" w:rsidP="00192685">
      <w:pPr>
        <w:rPr>
          <w:sz w:val="20"/>
          <w:szCs w:val="20"/>
        </w:rPr>
      </w:pPr>
    </w:p>
    <w:p w14:paraId="036B2B2C" w14:textId="77777777" w:rsidR="00192685" w:rsidRPr="00E01A1D" w:rsidRDefault="00192685" w:rsidP="00192685">
      <w:pPr>
        <w:pBdr>
          <w:bottom w:val="single" w:sz="4" w:space="1" w:color="auto"/>
        </w:pBdr>
        <w:rPr>
          <w:sz w:val="20"/>
          <w:szCs w:val="20"/>
        </w:rPr>
      </w:pPr>
      <w:r w:rsidRPr="00E01A1D">
        <w:rPr>
          <w:sz w:val="20"/>
          <w:szCs w:val="20"/>
        </w:rPr>
        <w:t xml:space="preserve">Izjavljamo, da je gospodarski subjekt (naziv ponudnik): </w:t>
      </w:r>
      <w:permStart w:id="1085279110" w:edGrp="everyone"/>
      <w:r w:rsidRPr="00E01A1D">
        <w:rPr>
          <w:bCs/>
          <w:iCs/>
          <w:sz w:val="20"/>
          <w:szCs w:val="20"/>
        </w:rPr>
        <w:fldChar w:fldCharType="begin">
          <w:ffData>
            <w:name w:val="Besedilo12"/>
            <w:enabled/>
            <w:calcOnExit w:val="0"/>
            <w:textInput/>
          </w:ffData>
        </w:fldChar>
      </w:r>
      <w:r w:rsidRPr="00E01A1D">
        <w:rPr>
          <w:bCs/>
          <w:iCs/>
          <w:sz w:val="20"/>
          <w:szCs w:val="20"/>
        </w:rPr>
        <w:instrText xml:space="preserve"> FORMTEXT </w:instrText>
      </w:r>
      <w:r w:rsidRPr="00E01A1D">
        <w:rPr>
          <w:bCs/>
          <w:iCs/>
          <w:sz w:val="20"/>
          <w:szCs w:val="20"/>
        </w:rPr>
      </w:r>
      <w:r w:rsidRPr="00E01A1D">
        <w:rPr>
          <w:bCs/>
          <w:iCs/>
          <w:sz w:val="20"/>
          <w:szCs w:val="20"/>
        </w:rPr>
        <w:fldChar w:fldCharType="separate"/>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bCs/>
          <w:iCs/>
          <w:sz w:val="20"/>
          <w:szCs w:val="20"/>
        </w:rPr>
        <w:t> </w:t>
      </w:r>
      <w:r w:rsidRPr="00E01A1D">
        <w:rPr>
          <w:sz w:val="20"/>
          <w:szCs w:val="20"/>
        </w:rPr>
        <w:fldChar w:fldCharType="end"/>
      </w:r>
      <w:permEnd w:id="1085279110"/>
    </w:p>
    <w:p w14:paraId="4163D7A7" w14:textId="77777777" w:rsidR="00192685" w:rsidRPr="00E01A1D" w:rsidRDefault="00192685" w:rsidP="00192685">
      <w:pPr>
        <w:spacing w:before="120" w:after="120"/>
        <w:rPr>
          <w:sz w:val="16"/>
          <w:szCs w:val="16"/>
        </w:rPr>
      </w:pPr>
    </w:p>
    <w:p w14:paraId="2E550300" w14:textId="77777777" w:rsidR="00192685" w:rsidRPr="00E01A1D" w:rsidRDefault="00192685" w:rsidP="00192685">
      <w:pPr>
        <w:spacing w:before="120" w:after="120"/>
        <w:rPr>
          <w:b/>
          <w:bCs/>
          <w:sz w:val="20"/>
          <w:szCs w:val="20"/>
        </w:rPr>
      </w:pPr>
      <w:r w:rsidRPr="00E01A1D">
        <w:rPr>
          <w:b/>
          <w:bCs/>
          <w:sz w:val="20"/>
          <w:szCs w:val="20"/>
        </w:rPr>
        <w:t>Uspešno izvedel_____________________________________________________________, ki je obsegal __________________________ po pogodbi št. ___________________________ z dne ____________________________, v vrednosti _____________________ EUR brez DDV,</w:t>
      </w:r>
    </w:p>
    <w:p w14:paraId="0E60EEF8" w14:textId="77777777" w:rsidR="00192685" w:rsidRPr="00E01A1D" w:rsidRDefault="00192685" w:rsidP="00192685">
      <w:pPr>
        <w:spacing w:before="120" w:after="120"/>
        <w:rPr>
          <w:b/>
          <w:bCs/>
          <w:sz w:val="20"/>
          <w:szCs w:val="20"/>
        </w:rPr>
      </w:pPr>
    </w:p>
    <w:p w14:paraId="37BC5D03" w14:textId="77777777" w:rsidR="00192685" w:rsidRPr="00E01A1D" w:rsidRDefault="00192685" w:rsidP="00192685">
      <w:pPr>
        <w:spacing w:before="120" w:after="120"/>
        <w:rPr>
          <w:b/>
          <w:bCs/>
          <w:sz w:val="20"/>
          <w:szCs w:val="20"/>
        </w:rPr>
      </w:pPr>
      <w:r w:rsidRPr="00E01A1D">
        <w:rPr>
          <w:b/>
          <w:bCs/>
          <w:sz w:val="20"/>
          <w:szCs w:val="20"/>
        </w:rPr>
        <w:t>v obdobju od _____________ do _____________.</w:t>
      </w:r>
    </w:p>
    <w:p w14:paraId="5049096A" w14:textId="77777777" w:rsidR="00192685" w:rsidRPr="00E01A1D" w:rsidRDefault="00192685" w:rsidP="00192685">
      <w:pPr>
        <w:rPr>
          <w:sz w:val="20"/>
          <w:szCs w:val="20"/>
        </w:rPr>
      </w:pPr>
      <w:r w:rsidRPr="00E01A1D">
        <w:rPr>
          <w:sz w:val="20"/>
          <w:szCs w:val="20"/>
        </w:rPr>
        <w:t>Dela so bila opravljena strokovno, kvalitetno in pravočasno, v skladu z določili pogodbe:</w:t>
      </w:r>
    </w:p>
    <w:p w14:paraId="1CFB12BC" w14:textId="77777777" w:rsidR="00192685" w:rsidRPr="00E01A1D" w:rsidRDefault="00192685" w:rsidP="00192685">
      <w:pPr>
        <w:pStyle w:val="Telobesedila"/>
        <w:spacing w:before="60" w:after="60"/>
        <w:jc w:val="center"/>
        <w:rPr>
          <w:rFonts w:ascii="Titillium Web" w:hAnsi="Titillium Web" w:cs="Arial"/>
          <w:bCs/>
        </w:rPr>
      </w:pPr>
      <w:r w:rsidRPr="00E01A1D">
        <w:rPr>
          <w:rFonts w:ascii="Titillium Web" w:hAnsi="Titillium Web" w:cs="Arial"/>
          <w:bCs/>
        </w:rPr>
        <w:fldChar w:fldCharType="begin">
          <w:ffData>
            <w:name w:val="Potrditev1"/>
            <w:enabled/>
            <w:calcOnExit w:val="0"/>
            <w:checkBox>
              <w:sizeAuto/>
              <w:default w:val="0"/>
            </w:checkBox>
          </w:ffData>
        </w:fldChar>
      </w:r>
      <w:r w:rsidRPr="00E01A1D">
        <w:rPr>
          <w:rFonts w:ascii="Titillium Web" w:hAnsi="Titillium Web" w:cs="Arial"/>
          <w:bCs/>
        </w:rPr>
        <w:instrText xml:space="preserve"> FORMCHECKBOX </w:instrText>
      </w:r>
      <w:r w:rsidRPr="00E01A1D">
        <w:rPr>
          <w:rFonts w:ascii="Titillium Web" w:hAnsi="Titillium Web" w:cs="Arial"/>
          <w:bCs/>
        </w:rPr>
      </w:r>
      <w:r w:rsidRPr="00E01A1D">
        <w:rPr>
          <w:rFonts w:ascii="Titillium Web" w:hAnsi="Titillium Web" w:cs="Arial"/>
          <w:bCs/>
        </w:rPr>
        <w:fldChar w:fldCharType="separate"/>
      </w:r>
      <w:r w:rsidRPr="00E01A1D">
        <w:rPr>
          <w:rFonts w:ascii="Titillium Web" w:hAnsi="Titillium Web" w:cs="Arial"/>
          <w:bCs/>
        </w:rPr>
        <w:fldChar w:fldCharType="end"/>
      </w:r>
      <w:r w:rsidRPr="00E01A1D">
        <w:rPr>
          <w:rFonts w:ascii="Titillium Web" w:hAnsi="Titillium Web" w:cs="Arial"/>
          <w:bCs/>
        </w:rPr>
        <w:t xml:space="preserve"> Da                                                 </w:t>
      </w:r>
      <w:r w:rsidRPr="00E01A1D">
        <w:rPr>
          <w:rFonts w:ascii="Titillium Web" w:hAnsi="Titillium Web" w:cs="Arial"/>
          <w:bCs/>
        </w:rPr>
        <w:fldChar w:fldCharType="begin">
          <w:ffData>
            <w:name w:val="Potrditev1"/>
            <w:enabled/>
            <w:calcOnExit w:val="0"/>
            <w:checkBox>
              <w:sizeAuto/>
              <w:default w:val="0"/>
            </w:checkBox>
          </w:ffData>
        </w:fldChar>
      </w:r>
      <w:r w:rsidRPr="00E01A1D">
        <w:rPr>
          <w:rFonts w:ascii="Titillium Web" w:hAnsi="Titillium Web" w:cs="Arial"/>
          <w:bCs/>
        </w:rPr>
        <w:instrText xml:space="preserve"> FORMCHECKBOX </w:instrText>
      </w:r>
      <w:r w:rsidRPr="00E01A1D">
        <w:rPr>
          <w:rFonts w:ascii="Titillium Web" w:hAnsi="Titillium Web" w:cs="Arial"/>
          <w:bCs/>
        </w:rPr>
      </w:r>
      <w:r w:rsidRPr="00E01A1D">
        <w:rPr>
          <w:rFonts w:ascii="Titillium Web" w:hAnsi="Titillium Web" w:cs="Arial"/>
          <w:bCs/>
        </w:rPr>
        <w:fldChar w:fldCharType="separate"/>
      </w:r>
      <w:r w:rsidRPr="00E01A1D">
        <w:rPr>
          <w:rFonts w:ascii="Titillium Web" w:hAnsi="Titillium Web" w:cs="Arial"/>
          <w:bCs/>
        </w:rPr>
        <w:fldChar w:fldCharType="end"/>
      </w:r>
      <w:r w:rsidRPr="00E01A1D">
        <w:rPr>
          <w:rFonts w:ascii="Titillium Web" w:hAnsi="Titillium Web" w:cs="Arial"/>
          <w:bCs/>
        </w:rPr>
        <w:t xml:space="preserve"> Ne</w:t>
      </w:r>
    </w:p>
    <w:p w14:paraId="670A6700" w14:textId="77777777" w:rsidR="00192685" w:rsidRPr="00E01A1D" w:rsidRDefault="00192685" w:rsidP="00192685">
      <w:pPr>
        <w:pStyle w:val="Telobesedila"/>
        <w:spacing w:before="60" w:after="60"/>
        <w:rPr>
          <w:rFonts w:ascii="Titillium Web" w:hAnsi="Titillium Web" w:cs="Arial"/>
          <w:bCs/>
        </w:rPr>
      </w:pPr>
    </w:p>
    <w:p w14:paraId="151E4764" w14:textId="77777777" w:rsidR="00192685" w:rsidRPr="00E01A1D" w:rsidRDefault="00192685" w:rsidP="00192685">
      <w:pPr>
        <w:pStyle w:val="Telobesedila"/>
        <w:spacing w:before="60" w:after="60"/>
        <w:rPr>
          <w:rFonts w:ascii="Titillium Web" w:hAnsi="Titillium Web" w:cs="Arial"/>
          <w:bCs/>
        </w:rPr>
      </w:pPr>
      <w:r w:rsidRPr="00E01A1D">
        <w:rPr>
          <w:rFonts w:ascii="Titillium Web" w:hAnsi="Titillium Web" w:cs="Arial"/>
          <w:bCs/>
        </w:rPr>
        <w:t>Kontaktna oseba potrjevalca reference (naročnika referenčnega posla):</w:t>
      </w:r>
    </w:p>
    <w:p w14:paraId="45A57961" w14:textId="77777777" w:rsidR="00192685" w:rsidRPr="00E01A1D" w:rsidRDefault="00192685" w:rsidP="00192685">
      <w:pPr>
        <w:pStyle w:val="Telobesedila"/>
        <w:spacing w:before="60" w:after="60"/>
        <w:rPr>
          <w:rFonts w:ascii="Titillium Web" w:hAnsi="Titillium Web" w:cs="Arial"/>
          <w:bCs/>
        </w:rPr>
      </w:pPr>
      <w:r w:rsidRPr="00E01A1D">
        <w:rPr>
          <w:rFonts w:ascii="Titillium Web" w:hAnsi="Titillium Web" w:cs="Arial"/>
          <w:bCs/>
        </w:rPr>
        <w:t xml:space="preserve">Ime in priimek: </w:t>
      </w:r>
      <w:permStart w:id="106655477"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06655477"/>
    </w:p>
    <w:p w14:paraId="782E64F6" w14:textId="77777777" w:rsidR="00192685" w:rsidRPr="00E01A1D" w:rsidRDefault="00192685" w:rsidP="00192685">
      <w:pPr>
        <w:pStyle w:val="Telobesedila"/>
        <w:spacing w:before="60" w:after="60"/>
        <w:rPr>
          <w:rFonts w:ascii="Titillium Web" w:hAnsi="Titillium Web" w:cs="Arial"/>
          <w:bCs/>
        </w:rPr>
      </w:pPr>
      <w:r w:rsidRPr="00E01A1D">
        <w:rPr>
          <w:rFonts w:ascii="Titillium Web" w:hAnsi="Titillium Web" w:cs="Arial"/>
          <w:bCs/>
        </w:rPr>
        <w:t xml:space="preserve">Telefonska številka: </w:t>
      </w:r>
      <w:permStart w:id="1771045106"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771045106"/>
    </w:p>
    <w:p w14:paraId="26E432B2" w14:textId="77777777" w:rsidR="00192685" w:rsidRPr="00E01A1D" w:rsidRDefault="00192685" w:rsidP="00192685">
      <w:pPr>
        <w:pStyle w:val="Telobesedila"/>
        <w:spacing w:before="60" w:after="60"/>
        <w:rPr>
          <w:rFonts w:ascii="Titillium Web" w:hAnsi="Titillium Web" w:cs="Arial"/>
          <w:bCs/>
        </w:rPr>
      </w:pPr>
      <w:r w:rsidRPr="00E01A1D">
        <w:rPr>
          <w:rFonts w:ascii="Titillium Web" w:hAnsi="Titillium Web" w:cs="Arial"/>
          <w:bCs/>
        </w:rPr>
        <w:t xml:space="preserve">Elektronska pošta: </w:t>
      </w:r>
      <w:permStart w:id="1519129776" w:edGrp="everyone"/>
      <w:r w:rsidRPr="00E01A1D">
        <w:rPr>
          <w:rFonts w:ascii="Titillium Web" w:hAnsi="Titillium Web"/>
          <w:bCs/>
          <w:iCs/>
        </w:rPr>
        <w:fldChar w:fldCharType="begin">
          <w:ffData>
            <w:name w:val="Besedilo12"/>
            <w:enabled/>
            <w:calcOnExit w:val="0"/>
            <w:textInput/>
          </w:ffData>
        </w:fldChar>
      </w:r>
      <w:r w:rsidRPr="00E01A1D">
        <w:rPr>
          <w:rFonts w:ascii="Titillium Web" w:hAnsi="Titillium Web"/>
          <w:bCs/>
          <w:iCs/>
        </w:rPr>
        <w:instrText xml:space="preserve"> FORMTEXT </w:instrText>
      </w:r>
      <w:r w:rsidRPr="00E01A1D">
        <w:rPr>
          <w:rFonts w:ascii="Titillium Web" w:hAnsi="Titillium Web"/>
          <w:bCs/>
          <w:iCs/>
        </w:rPr>
      </w:r>
      <w:r w:rsidRPr="00E01A1D">
        <w:rPr>
          <w:rFonts w:ascii="Titillium Web" w:hAnsi="Titillium Web"/>
          <w:bCs/>
          <w:iCs/>
        </w:rPr>
        <w:fldChar w:fldCharType="separate"/>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bCs/>
          <w:iCs/>
        </w:rPr>
        <w:t> </w:t>
      </w:r>
      <w:r w:rsidRPr="00E01A1D">
        <w:rPr>
          <w:rFonts w:ascii="Titillium Web" w:hAnsi="Titillium Web"/>
        </w:rPr>
        <w:fldChar w:fldCharType="end"/>
      </w:r>
      <w:permEnd w:id="1519129776"/>
    </w:p>
    <w:p w14:paraId="1B799DEC" w14:textId="77777777" w:rsidR="00192685" w:rsidRPr="00E01A1D" w:rsidRDefault="00192685" w:rsidP="00192685">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192685" w:rsidRPr="00E01A1D" w14:paraId="0180AB82" w14:textId="77777777" w:rsidTr="00ED45CB">
        <w:tc>
          <w:tcPr>
            <w:tcW w:w="3430" w:type="dxa"/>
            <w:hideMark/>
          </w:tcPr>
          <w:p w14:paraId="23AC369C" w14:textId="77777777" w:rsidR="00192685" w:rsidRPr="00E01A1D" w:rsidRDefault="00192685" w:rsidP="00ED45CB">
            <w:pPr>
              <w:widowControl w:val="0"/>
              <w:tabs>
                <w:tab w:val="left" w:pos="5580"/>
              </w:tabs>
              <w:autoSpaceDE w:val="0"/>
              <w:autoSpaceDN w:val="0"/>
              <w:adjustRightInd w:val="0"/>
              <w:spacing w:before="48"/>
              <w:jc w:val="center"/>
              <w:rPr>
                <w:rFonts w:cs="Arial"/>
                <w:sz w:val="20"/>
                <w:szCs w:val="20"/>
              </w:rPr>
            </w:pPr>
            <w:r w:rsidRPr="00E01A1D">
              <w:rPr>
                <w:rFonts w:cs="Arial"/>
                <w:sz w:val="20"/>
                <w:szCs w:val="20"/>
              </w:rPr>
              <w:t>Kraj in datum:</w:t>
            </w:r>
          </w:p>
        </w:tc>
        <w:tc>
          <w:tcPr>
            <w:tcW w:w="2067" w:type="dxa"/>
          </w:tcPr>
          <w:p w14:paraId="20B7CA47" w14:textId="77777777" w:rsidR="00192685" w:rsidRPr="00E01A1D" w:rsidRDefault="00192685" w:rsidP="00ED45CB">
            <w:pPr>
              <w:widowControl w:val="0"/>
              <w:tabs>
                <w:tab w:val="left" w:pos="5580"/>
              </w:tabs>
              <w:autoSpaceDE w:val="0"/>
              <w:autoSpaceDN w:val="0"/>
              <w:adjustRightInd w:val="0"/>
              <w:spacing w:before="48"/>
              <w:jc w:val="center"/>
              <w:rPr>
                <w:rFonts w:cs="Arial"/>
                <w:sz w:val="20"/>
                <w:szCs w:val="20"/>
              </w:rPr>
            </w:pPr>
          </w:p>
        </w:tc>
        <w:tc>
          <w:tcPr>
            <w:tcW w:w="3573" w:type="dxa"/>
            <w:hideMark/>
          </w:tcPr>
          <w:p w14:paraId="45D7C3D5" w14:textId="77777777" w:rsidR="00192685" w:rsidRPr="00E01A1D" w:rsidRDefault="00192685" w:rsidP="00ED45CB">
            <w:pPr>
              <w:widowControl w:val="0"/>
              <w:tabs>
                <w:tab w:val="left" w:pos="5580"/>
              </w:tabs>
              <w:autoSpaceDE w:val="0"/>
              <w:autoSpaceDN w:val="0"/>
              <w:adjustRightInd w:val="0"/>
              <w:spacing w:before="48"/>
              <w:jc w:val="center"/>
              <w:rPr>
                <w:rFonts w:cs="Arial"/>
                <w:sz w:val="20"/>
                <w:szCs w:val="20"/>
              </w:rPr>
            </w:pPr>
            <w:r w:rsidRPr="00E01A1D">
              <w:rPr>
                <w:rFonts w:cs="Arial"/>
                <w:sz w:val="20"/>
                <w:szCs w:val="20"/>
              </w:rPr>
              <w:t>Žig in podpis potrjevalca reference:</w:t>
            </w:r>
          </w:p>
        </w:tc>
      </w:tr>
      <w:tr w:rsidR="00192685" w:rsidRPr="00E01A1D" w14:paraId="33CB2EE8" w14:textId="77777777" w:rsidTr="00ED45CB">
        <w:tc>
          <w:tcPr>
            <w:tcW w:w="3430" w:type="dxa"/>
            <w:tcBorders>
              <w:top w:val="nil"/>
              <w:left w:val="nil"/>
              <w:bottom w:val="single" w:sz="4" w:space="0" w:color="auto"/>
              <w:right w:val="nil"/>
            </w:tcBorders>
          </w:tcPr>
          <w:p w14:paraId="404047A2" w14:textId="77777777" w:rsidR="00192685" w:rsidRPr="00E01A1D" w:rsidRDefault="00192685" w:rsidP="00ED45CB">
            <w:pPr>
              <w:widowControl w:val="0"/>
              <w:tabs>
                <w:tab w:val="left" w:pos="5580"/>
              </w:tabs>
              <w:autoSpaceDE w:val="0"/>
              <w:autoSpaceDN w:val="0"/>
              <w:adjustRightInd w:val="0"/>
              <w:spacing w:before="48"/>
              <w:rPr>
                <w:rFonts w:cs="Arial"/>
                <w:sz w:val="20"/>
                <w:szCs w:val="20"/>
              </w:rPr>
            </w:pPr>
          </w:p>
        </w:tc>
        <w:tc>
          <w:tcPr>
            <w:tcW w:w="2067" w:type="dxa"/>
          </w:tcPr>
          <w:p w14:paraId="7D08EE89" w14:textId="77777777" w:rsidR="00192685" w:rsidRPr="00E01A1D" w:rsidRDefault="00192685" w:rsidP="00ED45CB">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AB3FD85" w14:textId="77777777" w:rsidR="00192685" w:rsidRPr="00E01A1D" w:rsidRDefault="00192685" w:rsidP="00ED45CB">
            <w:pPr>
              <w:widowControl w:val="0"/>
              <w:tabs>
                <w:tab w:val="left" w:pos="5580"/>
              </w:tabs>
              <w:autoSpaceDE w:val="0"/>
              <w:autoSpaceDN w:val="0"/>
              <w:adjustRightInd w:val="0"/>
              <w:spacing w:before="48"/>
              <w:rPr>
                <w:rFonts w:cs="Arial"/>
                <w:sz w:val="20"/>
                <w:szCs w:val="20"/>
              </w:rPr>
            </w:pPr>
          </w:p>
          <w:p w14:paraId="4611CBFB" w14:textId="77777777" w:rsidR="00192685" w:rsidRPr="00E01A1D" w:rsidRDefault="00192685" w:rsidP="00ED45CB">
            <w:pPr>
              <w:widowControl w:val="0"/>
              <w:tabs>
                <w:tab w:val="left" w:pos="5580"/>
              </w:tabs>
              <w:autoSpaceDE w:val="0"/>
              <w:autoSpaceDN w:val="0"/>
              <w:adjustRightInd w:val="0"/>
              <w:spacing w:before="48"/>
              <w:rPr>
                <w:rFonts w:cs="Arial"/>
                <w:sz w:val="20"/>
                <w:szCs w:val="20"/>
              </w:rPr>
            </w:pPr>
          </w:p>
        </w:tc>
      </w:tr>
    </w:tbl>
    <w:p w14:paraId="14D34224" w14:textId="77777777" w:rsidR="00192685" w:rsidRDefault="00192685" w:rsidP="00192685">
      <w:pPr>
        <w:rPr>
          <w:rFonts w:cs="Times New Roman"/>
          <w:sz w:val="20"/>
          <w:szCs w:val="20"/>
        </w:rPr>
      </w:pPr>
    </w:p>
    <w:p w14:paraId="0D6800FF" w14:textId="77777777" w:rsidR="00192685" w:rsidRDefault="00192685" w:rsidP="00192685">
      <w:pPr>
        <w:rPr>
          <w:rFonts w:cs="Times New Roman"/>
          <w:sz w:val="20"/>
          <w:szCs w:val="20"/>
        </w:rPr>
      </w:pPr>
    </w:p>
    <w:p w14:paraId="59C34E67" w14:textId="77777777" w:rsidR="00192685" w:rsidRPr="00E01A1D" w:rsidRDefault="00192685" w:rsidP="00192685">
      <w:pPr>
        <w:rPr>
          <w:rFonts w:cs="Times New Roman"/>
          <w:sz w:val="20"/>
          <w:szCs w:val="20"/>
        </w:rPr>
      </w:pPr>
    </w:p>
    <w:p w14:paraId="079D19FA" w14:textId="77777777" w:rsidR="00192685" w:rsidRPr="00E01A1D" w:rsidRDefault="00192685" w:rsidP="00192685">
      <w:pPr>
        <w:autoSpaceDE w:val="0"/>
        <w:autoSpaceDN w:val="0"/>
        <w:adjustRightInd w:val="0"/>
        <w:spacing w:line="240" w:lineRule="auto"/>
        <w:rPr>
          <w:rFonts w:cs="Arial"/>
          <w:color w:val="auto"/>
          <w:sz w:val="18"/>
          <w:szCs w:val="18"/>
        </w:rPr>
      </w:pPr>
      <w:r w:rsidRPr="00E01A1D">
        <w:rPr>
          <w:rFonts w:cs="Arial"/>
          <w:b/>
          <w:bCs/>
          <w:iCs/>
          <w:sz w:val="18"/>
          <w:szCs w:val="18"/>
        </w:rPr>
        <w:t xml:space="preserve">Navodila: </w:t>
      </w:r>
    </w:p>
    <w:p w14:paraId="30FA3675" w14:textId="77777777" w:rsidR="00192685" w:rsidRPr="00E01A1D" w:rsidRDefault="00192685">
      <w:pPr>
        <w:numPr>
          <w:ilvl w:val="0"/>
          <w:numId w:val="20"/>
        </w:numPr>
        <w:autoSpaceDE w:val="0"/>
        <w:autoSpaceDN w:val="0"/>
        <w:adjustRightInd w:val="0"/>
        <w:spacing w:line="240" w:lineRule="auto"/>
        <w:ind w:hanging="218"/>
        <w:rPr>
          <w:rFonts w:cs="Arial"/>
          <w:sz w:val="16"/>
          <w:szCs w:val="16"/>
        </w:rPr>
      </w:pPr>
      <w:r w:rsidRPr="00E01A1D">
        <w:rPr>
          <w:sz w:val="18"/>
          <w:szCs w:val="18"/>
        </w:rPr>
        <w:t>Obrazca ni potrebno predložiti ob oddaji ponudbe. Naročnik bo predložitev obrazca zahteval pred oddajo javnega naročila od ponudnika, kateremu se je odločil oddati javno naročilo.</w:t>
      </w:r>
    </w:p>
    <w:p w14:paraId="0A07E78C" w14:textId="77777777" w:rsidR="00192685" w:rsidRPr="00E01A1D" w:rsidRDefault="00192685">
      <w:pPr>
        <w:numPr>
          <w:ilvl w:val="0"/>
          <w:numId w:val="20"/>
        </w:numPr>
        <w:autoSpaceDE w:val="0"/>
        <w:autoSpaceDN w:val="0"/>
        <w:adjustRightInd w:val="0"/>
        <w:spacing w:line="254" w:lineRule="auto"/>
        <w:ind w:hanging="218"/>
        <w:rPr>
          <w:rFonts w:cs="Arial"/>
          <w:color w:val="auto"/>
          <w:sz w:val="20"/>
          <w:szCs w:val="24"/>
        </w:rPr>
      </w:pPr>
      <w:r w:rsidRPr="00E01A1D">
        <w:rPr>
          <w:sz w:val="18"/>
          <w:szCs w:val="18"/>
        </w:rPr>
        <w:t>Obrazec se po potrebi fotokopira.</w:t>
      </w:r>
    </w:p>
    <w:p w14:paraId="3C7550AD" w14:textId="77777777" w:rsidR="00DE4FA3" w:rsidRPr="00AD1F4C" w:rsidRDefault="00DE4FA3" w:rsidP="00EF1937">
      <w:pPr>
        <w:rPr>
          <w:rFonts w:cs="Aptos"/>
          <w:bCs/>
        </w:rPr>
      </w:pPr>
    </w:p>
    <w:p w14:paraId="6EC8C8C0" w14:textId="77777777" w:rsidR="00F35C44" w:rsidRPr="00AD1F4C" w:rsidRDefault="00F35C44" w:rsidP="00EF1937">
      <w:pPr>
        <w:rPr>
          <w:rFonts w:cs="Aptos"/>
          <w:bCs/>
        </w:rPr>
      </w:pPr>
    </w:p>
    <w:p w14:paraId="7673CBEA" w14:textId="77777777" w:rsidR="00F35C44" w:rsidRPr="00AD1F4C" w:rsidRDefault="00F35C44" w:rsidP="00EF1937">
      <w:pPr>
        <w:rPr>
          <w:rFonts w:cs="Aptos"/>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35C44" w:rsidRPr="00AD1F4C" w14:paraId="3905F4FB" w14:textId="77777777" w:rsidTr="00166B41">
        <w:tc>
          <w:tcPr>
            <w:tcW w:w="1740" w:type="dxa"/>
            <w:tcBorders>
              <w:top w:val="single" w:sz="4" w:space="0" w:color="000000"/>
              <w:left w:val="single" w:sz="4" w:space="0" w:color="000000"/>
              <w:bottom w:val="single" w:sz="4" w:space="0" w:color="000000"/>
              <w:right w:val="single" w:sz="4" w:space="0" w:color="000000"/>
            </w:tcBorders>
            <w:vAlign w:val="center"/>
            <w:hideMark/>
          </w:tcPr>
          <w:p w14:paraId="1870C36D" w14:textId="3973933E" w:rsidR="00F35C44" w:rsidRPr="00AD1F4C" w:rsidRDefault="00F35C44" w:rsidP="00166B41">
            <w:pPr>
              <w:rPr>
                <w:rFonts w:cs="Times New Roman"/>
                <w:b/>
              </w:rPr>
            </w:pPr>
            <w:r w:rsidRPr="00AD1F4C">
              <w:rPr>
                <w:b/>
              </w:rPr>
              <w:lastRenderedPageBreak/>
              <w:t xml:space="preserve">Obrazec št. </w:t>
            </w:r>
            <w:r w:rsidR="00684914">
              <w:rPr>
                <w:b/>
              </w:rPr>
              <w:t>9</w:t>
            </w:r>
          </w:p>
        </w:tc>
      </w:tr>
    </w:tbl>
    <w:p w14:paraId="3494067E" w14:textId="77777777" w:rsidR="00F35C44" w:rsidRPr="00AD1F4C" w:rsidRDefault="00F35C44" w:rsidP="00F35C44"/>
    <w:p w14:paraId="2DC9EA4A" w14:textId="77777777" w:rsidR="00F35C44" w:rsidRPr="00AD1F4C" w:rsidRDefault="00F35C44" w:rsidP="00F35C44"/>
    <w:tbl>
      <w:tblPr>
        <w:tblW w:w="0" w:type="auto"/>
        <w:tblLook w:val="04A0" w:firstRow="1" w:lastRow="0" w:firstColumn="1" w:lastColumn="0" w:noHBand="0" w:noVBand="1"/>
      </w:tblPr>
      <w:tblGrid>
        <w:gridCol w:w="1134"/>
        <w:gridCol w:w="7890"/>
      </w:tblGrid>
      <w:tr w:rsidR="00F35C44" w:rsidRPr="00AD1F4C" w14:paraId="7FB7457D" w14:textId="77777777" w:rsidTr="00166B41">
        <w:tc>
          <w:tcPr>
            <w:tcW w:w="1106" w:type="dxa"/>
            <w:hideMark/>
          </w:tcPr>
          <w:p w14:paraId="362DDC8B" w14:textId="77777777" w:rsidR="00F35C44" w:rsidRPr="00AD1F4C" w:rsidRDefault="00F35C44" w:rsidP="00166B41">
            <w:pPr>
              <w:rPr>
                <w:color w:val="auto"/>
              </w:rPr>
            </w:pPr>
            <w:r w:rsidRPr="00AD1F4C">
              <w:t>Ponudnik:</w:t>
            </w:r>
          </w:p>
        </w:tc>
        <w:tc>
          <w:tcPr>
            <w:tcW w:w="8109" w:type="dxa"/>
            <w:tcBorders>
              <w:top w:val="nil"/>
              <w:left w:val="nil"/>
              <w:bottom w:val="single" w:sz="4" w:space="0" w:color="auto"/>
              <w:right w:val="nil"/>
            </w:tcBorders>
          </w:tcPr>
          <w:p w14:paraId="18729B29" w14:textId="77777777" w:rsidR="00F35C44" w:rsidRPr="00AD1F4C" w:rsidRDefault="00F35C44" w:rsidP="00166B41">
            <w:pPr>
              <w:widowControl w:val="0"/>
              <w:tabs>
                <w:tab w:val="left" w:pos="90"/>
                <w:tab w:val="left" w:pos="964"/>
              </w:tabs>
              <w:autoSpaceDE w:val="0"/>
              <w:autoSpaceDN w:val="0"/>
              <w:adjustRightInd w:val="0"/>
            </w:pPr>
          </w:p>
        </w:tc>
      </w:tr>
    </w:tbl>
    <w:p w14:paraId="34F1C532" w14:textId="77777777" w:rsidR="00F35C44" w:rsidRPr="00AD1F4C" w:rsidRDefault="00F35C44" w:rsidP="00F35C44"/>
    <w:p w14:paraId="3A26E183" w14:textId="77777777" w:rsidR="00F35C44" w:rsidRPr="00AD1F4C" w:rsidRDefault="00F35C44" w:rsidP="00F35C44"/>
    <w:p w14:paraId="00A629F9" w14:textId="77777777" w:rsidR="00F35C44" w:rsidRPr="00AD1F4C" w:rsidRDefault="00F35C44" w:rsidP="00F35C44">
      <w:pPr>
        <w:jc w:val="center"/>
        <w:rPr>
          <w:b/>
          <w:bCs/>
        </w:rPr>
      </w:pPr>
      <w:r w:rsidRPr="00AD1F4C">
        <w:rPr>
          <w:b/>
          <w:bCs/>
        </w:rPr>
        <w:t>IZJAVA O TEHNIČNI IN STROKOVNI USPOSOBLJENOSTI</w:t>
      </w:r>
    </w:p>
    <w:p w14:paraId="01A4DE99" w14:textId="77777777" w:rsidR="00F35C44" w:rsidRPr="00AD1F4C" w:rsidRDefault="00F35C44" w:rsidP="00F35C44"/>
    <w:p w14:paraId="2CFC3C58" w14:textId="77777777" w:rsidR="00F35C44" w:rsidRPr="00AD1F4C" w:rsidRDefault="00F35C44" w:rsidP="00F35C44"/>
    <w:p w14:paraId="63A3DA1D" w14:textId="53F4C152" w:rsidR="00F35C44" w:rsidRPr="00AD1F4C" w:rsidRDefault="00F35C44" w:rsidP="00F35C44">
      <w:r w:rsidRPr="00AD1F4C">
        <w:t>za izvedbo javnega naročila »Celovito obvladovanje servisov SCADE za črpališča, razbremenilnike in čistilne naprave ter dobava pripadajočega blaga« kot ponudnik izjavljamo</w:t>
      </w:r>
      <w:r w:rsidR="00021E99">
        <w:t>,</w:t>
      </w:r>
      <w:r w:rsidRPr="00AD1F4C">
        <w:t xml:space="preserve"> da izpolnjujemo naslednje tehnične in strokovne pogoje:</w:t>
      </w:r>
    </w:p>
    <w:p w14:paraId="1FF3696F" w14:textId="77777777" w:rsidR="00F35C44" w:rsidRPr="00AD1F4C" w:rsidRDefault="00F35C44" w:rsidP="00F35C44"/>
    <w:p w14:paraId="58208FDB" w14:textId="77777777" w:rsidR="00715264" w:rsidRPr="00AD1F4C" w:rsidRDefault="00715264">
      <w:pPr>
        <w:numPr>
          <w:ilvl w:val="0"/>
          <w:numId w:val="11"/>
        </w:numPr>
      </w:pPr>
      <w:r w:rsidRPr="00AD1F4C">
        <w:t>imamo s strani dobavitelja oziroma proizvajalca ustrezno pooblastilo za servisiranje opreme, ki je predmet javnega naročila (*</w:t>
      </w:r>
      <w:r w:rsidR="00194254" w:rsidRPr="00AD1F4C">
        <w:t xml:space="preserve">pooblastilo/izjava </w:t>
      </w:r>
      <w:r w:rsidRPr="00AD1F4C">
        <w:t>je priloga ponudbi - v primeru, da dobavitelj opreme ne obstaja več ali ne izdaja potrdil, mora ponudnik dokazati usposobljenost za vzdrževanje z izjavo o strokovni usposobljenosti in izkušnjah pri opravljanju takšnih del oz. pisno izjavo, iz katere je razvidno, da pozna opremo in jo je sposoben vzdrževati);</w:t>
      </w:r>
    </w:p>
    <w:p w14:paraId="743B97CD" w14:textId="77777777" w:rsidR="00715264" w:rsidRPr="00AD1F4C" w:rsidRDefault="00715264">
      <w:pPr>
        <w:numPr>
          <w:ilvl w:val="0"/>
          <w:numId w:val="11"/>
        </w:numPr>
      </w:pPr>
      <w:r w:rsidRPr="00AD1F4C">
        <w:t xml:space="preserve">imamo </w:t>
      </w:r>
      <w:r w:rsidR="00120D9C" w:rsidRPr="00AD1F4C">
        <w:t>zaposlena/e …………….. (minimalno dva) usposobljena serviserja (način dokazovanja - ponudnik ponudbi predloži:  izjavo ponudnika, v kateri nominira osebe, ki bodo opravljale delo in ki izpolnjujejo pogoje določene v razpisni dokumentaciji ali pogodbo o zaposlitvi ali M obrazec);</w:t>
      </w:r>
    </w:p>
    <w:p w14:paraId="2D3B8C1C" w14:textId="77777777" w:rsidR="00715264" w:rsidRPr="00AD1F4C" w:rsidRDefault="00715264">
      <w:pPr>
        <w:numPr>
          <w:ilvl w:val="0"/>
          <w:numId w:val="11"/>
        </w:numPr>
      </w:pPr>
      <w:r w:rsidRPr="00AD1F4C">
        <w:t>v primeru nepredvidenih okvar oziroma intervencij je naš odzivni čas za ogled največ 6 ur od prejema poziva s strani naročnika;</w:t>
      </w:r>
    </w:p>
    <w:p w14:paraId="607AD2BB" w14:textId="77777777" w:rsidR="00715264" w:rsidRPr="00AD1F4C" w:rsidRDefault="00715264">
      <w:pPr>
        <w:numPr>
          <w:ilvl w:val="0"/>
          <w:numId w:val="11"/>
        </w:numPr>
      </w:pPr>
      <w:r w:rsidRPr="00AD1F4C">
        <w:t>izjavljamo, da bomo napako ali okvaro, ki ne predstavlja večjih posegov odpravil v roku 72 ur od zahteve/poziva s strani naročnika;</w:t>
      </w:r>
    </w:p>
    <w:p w14:paraId="62F3317D" w14:textId="77777777" w:rsidR="00715264" w:rsidRPr="00AD1F4C" w:rsidRDefault="00715264">
      <w:pPr>
        <w:numPr>
          <w:ilvl w:val="0"/>
          <w:numId w:val="11"/>
        </w:numPr>
      </w:pPr>
      <w:r w:rsidRPr="00AD1F4C">
        <w:t>zagotavljamo 24 urno dežurno službo za vse dni v letu na telefonski številki ………………;</w:t>
      </w:r>
    </w:p>
    <w:p w14:paraId="26BE7548" w14:textId="77777777" w:rsidR="00715264" w:rsidRPr="00AD1F4C" w:rsidRDefault="00120D9C">
      <w:pPr>
        <w:numPr>
          <w:ilvl w:val="0"/>
          <w:numId w:val="11"/>
        </w:numPr>
      </w:pPr>
      <w:r w:rsidRPr="00AD1F4C">
        <w:t>imamo sklenjeno zavarovanje odgovornosti za škodo, ki bi jo povzročil pri izvajanju tega okvirnega sporazuma;</w:t>
      </w:r>
    </w:p>
    <w:p w14:paraId="73A62212" w14:textId="77777777" w:rsidR="00120D9C" w:rsidRPr="00AD1F4C" w:rsidRDefault="00120D9C">
      <w:pPr>
        <w:numPr>
          <w:ilvl w:val="0"/>
          <w:numId w:val="11"/>
        </w:numPr>
      </w:pPr>
      <w:r w:rsidRPr="00AD1F4C">
        <w:t>pred dobavo bomo za ponujeno blago predložiti veljavna dokazila o skladnosti blaga z veljavnimi standardi, katere je potrdila akreditirana slovenska ali tuja institucija, pristojna za izdajo tovrstnih dokazil v slovenskem jeziku</w:t>
      </w:r>
      <w:r w:rsidR="00194254" w:rsidRPr="00AD1F4C">
        <w:t xml:space="preserve"> oziroma uraden prevod;</w:t>
      </w:r>
    </w:p>
    <w:p w14:paraId="33F4B853" w14:textId="77777777" w:rsidR="00021E99" w:rsidRPr="00F1572E" w:rsidRDefault="00DA5531">
      <w:pPr>
        <w:numPr>
          <w:ilvl w:val="0"/>
          <w:numId w:val="11"/>
        </w:numPr>
      </w:pPr>
      <w:r w:rsidRPr="00F1572E">
        <w:rPr>
          <w:bCs/>
        </w:rPr>
        <w:lastRenderedPageBreak/>
        <w:t>imamo vsa potrdila o opravljenem izpitu iz varnosti in zdravja pri delu skladno z Zakonom o varnosti in zdravja pri delu (Uradni list</w:t>
      </w:r>
      <w:r w:rsidR="00B75EC8" w:rsidRPr="00F1572E">
        <w:rPr>
          <w:bCs/>
        </w:rPr>
        <w:t xml:space="preserve"> </w:t>
      </w:r>
      <w:r w:rsidRPr="00F1572E">
        <w:rPr>
          <w:bCs/>
        </w:rPr>
        <w:t>RS, št. 43/11), ki jih bomo predložili najkasneje do podpisa okvirnega sporazuma</w:t>
      </w:r>
      <w:r w:rsidR="00021E99" w:rsidRPr="00F1572E">
        <w:rPr>
          <w:bCs/>
        </w:rPr>
        <w:t>;</w:t>
      </w:r>
    </w:p>
    <w:p w14:paraId="4776015A" w14:textId="68AF1231" w:rsidR="00DA5531" w:rsidRPr="00F1572E" w:rsidRDefault="00021E99">
      <w:pPr>
        <w:numPr>
          <w:ilvl w:val="0"/>
          <w:numId w:val="11"/>
        </w:numPr>
      </w:pPr>
      <w:r w:rsidRPr="00F1572E">
        <w:rPr>
          <w:bCs/>
        </w:rPr>
        <w:t xml:space="preserve">bomo na poziv naročnika posredovali ustrezne certifikate </w:t>
      </w:r>
      <w:r w:rsidR="003553C3" w:rsidRPr="00F1572E">
        <w:rPr>
          <w:bCs/>
        </w:rPr>
        <w:t>ali</w:t>
      </w:r>
      <w:r w:rsidRPr="00F1572E">
        <w:rPr>
          <w:bCs/>
        </w:rPr>
        <w:t xml:space="preserve"> poročila </w:t>
      </w:r>
      <w:r w:rsidR="003553C3" w:rsidRPr="00F1572E">
        <w:rPr>
          <w:bCs/>
        </w:rPr>
        <w:t xml:space="preserve">o presoji </w:t>
      </w:r>
      <w:r w:rsidRPr="00F1572E">
        <w:rPr>
          <w:bCs/>
        </w:rPr>
        <w:t xml:space="preserve">vezana na tehnične zahteve v okviru </w:t>
      </w:r>
      <w:r w:rsidRPr="00F1572E">
        <w:rPr>
          <w:rFonts w:cs="Aptos"/>
        </w:rPr>
        <w:t>informacijske varnosti</w:t>
      </w:r>
      <w:r w:rsidR="00F1572E">
        <w:rPr>
          <w:rFonts w:cs="Aptos"/>
        </w:rPr>
        <w:t>.</w:t>
      </w:r>
    </w:p>
    <w:p w14:paraId="151EBA6E" w14:textId="77777777" w:rsidR="00F35C44" w:rsidRPr="00F1572E" w:rsidRDefault="00F35C44" w:rsidP="00F35C44"/>
    <w:p w14:paraId="56E2D48B" w14:textId="77777777" w:rsidR="00F35C44" w:rsidRPr="00AD1F4C" w:rsidRDefault="00F35C44" w:rsidP="00F35C44"/>
    <w:tbl>
      <w:tblPr>
        <w:tblW w:w="0" w:type="auto"/>
        <w:tblCellMar>
          <w:left w:w="0" w:type="dxa"/>
          <w:right w:w="0" w:type="dxa"/>
        </w:tblCellMar>
        <w:tblLook w:val="04A0" w:firstRow="1" w:lastRow="0" w:firstColumn="1" w:lastColumn="0" w:noHBand="0" w:noVBand="1"/>
      </w:tblPr>
      <w:tblGrid>
        <w:gridCol w:w="3413"/>
        <w:gridCol w:w="2054"/>
        <w:gridCol w:w="3557"/>
      </w:tblGrid>
      <w:tr w:rsidR="00F35C44" w:rsidRPr="00AD1F4C" w14:paraId="4B7ED23B" w14:textId="77777777" w:rsidTr="00166B41">
        <w:tc>
          <w:tcPr>
            <w:tcW w:w="3430" w:type="dxa"/>
            <w:hideMark/>
          </w:tcPr>
          <w:p w14:paraId="5700B661" w14:textId="77777777" w:rsidR="00F35C44" w:rsidRPr="00AD1F4C" w:rsidRDefault="00F35C44" w:rsidP="00166B41">
            <w:pPr>
              <w:widowControl w:val="0"/>
              <w:tabs>
                <w:tab w:val="left" w:pos="5580"/>
              </w:tabs>
              <w:autoSpaceDE w:val="0"/>
              <w:autoSpaceDN w:val="0"/>
              <w:adjustRightInd w:val="0"/>
              <w:spacing w:before="48"/>
              <w:jc w:val="center"/>
              <w:rPr>
                <w:rFonts w:cs="Arial"/>
              </w:rPr>
            </w:pPr>
            <w:r w:rsidRPr="00AD1F4C">
              <w:rPr>
                <w:rFonts w:cs="Arial"/>
              </w:rPr>
              <w:t>Kraj in datum:</w:t>
            </w:r>
          </w:p>
        </w:tc>
        <w:tc>
          <w:tcPr>
            <w:tcW w:w="2067" w:type="dxa"/>
          </w:tcPr>
          <w:p w14:paraId="516197EE" w14:textId="77777777" w:rsidR="00F35C44" w:rsidRPr="00AD1F4C" w:rsidRDefault="00F35C44" w:rsidP="00166B41">
            <w:pPr>
              <w:widowControl w:val="0"/>
              <w:tabs>
                <w:tab w:val="left" w:pos="5580"/>
              </w:tabs>
              <w:autoSpaceDE w:val="0"/>
              <w:autoSpaceDN w:val="0"/>
              <w:adjustRightInd w:val="0"/>
              <w:spacing w:before="48"/>
              <w:jc w:val="center"/>
              <w:rPr>
                <w:rFonts w:cs="Arial"/>
              </w:rPr>
            </w:pPr>
          </w:p>
        </w:tc>
        <w:tc>
          <w:tcPr>
            <w:tcW w:w="3573" w:type="dxa"/>
            <w:hideMark/>
          </w:tcPr>
          <w:p w14:paraId="280E667F" w14:textId="77777777" w:rsidR="00F35C44" w:rsidRPr="00AD1F4C" w:rsidRDefault="00F35C44" w:rsidP="00166B41">
            <w:pPr>
              <w:widowControl w:val="0"/>
              <w:tabs>
                <w:tab w:val="left" w:pos="5580"/>
              </w:tabs>
              <w:autoSpaceDE w:val="0"/>
              <w:autoSpaceDN w:val="0"/>
              <w:adjustRightInd w:val="0"/>
              <w:spacing w:before="48"/>
              <w:jc w:val="center"/>
              <w:rPr>
                <w:rFonts w:cs="Arial"/>
              </w:rPr>
            </w:pPr>
            <w:r w:rsidRPr="00AD1F4C">
              <w:rPr>
                <w:rFonts w:cs="Arial"/>
              </w:rPr>
              <w:t>Žig in podpis odgovorne osebe:</w:t>
            </w:r>
          </w:p>
        </w:tc>
      </w:tr>
      <w:tr w:rsidR="00F35C44" w:rsidRPr="00AD1F4C" w14:paraId="33E79A6B" w14:textId="77777777" w:rsidTr="00166B41">
        <w:tc>
          <w:tcPr>
            <w:tcW w:w="3430" w:type="dxa"/>
            <w:tcBorders>
              <w:top w:val="nil"/>
              <w:left w:val="nil"/>
              <w:bottom w:val="single" w:sz="4" w:space="0" w:color="auto"/>
              <w:right w:val="nil"/>
            </w:tcBorders>
          </w:tcPr>
          <w:p w14:paraId="5B53EED5" w14:textId="77777777" w:rsidR="00F35C44" w:rsidRPr="00AD1F4C" w:rsidRDefault="00F35C44" w:rsidP="00166B41">
            <w:pPr>
              <w:widowControl w:val="0"/>
              <w:tabs>
                <w:tab w:val="left" w:pos="5580"/>
              </w:tabs>
              <w:autoSpaceDE w:val="0"/>
              <w:autoSpaceDN w:val="0"/>
              <w:adjustRightInd w:val="0"/>
              <w:spacing w:before="48"/>
              <w:rPr>
                <w:rFonts w:cs="Arial"/>
              </w:rPr>
            </w:pPr>
          </w:p>
          <w:p w14:paraId="3DFE5392" w14:textId="77777777" w:rsidR="00F35C44" w:rsidRPr="00AD1F4C" w:rsidRDefault="00F35C44" w:rsidP="00166B41">
            <w:pPr>
              <w:widowControl w:val="0"/>
              <w:tabs>
                <w:tab w:val="left" w:pos="5580"/>
              </w:tabs>
              <w:autoSpaceDE w:val="0"/>
              <w:autoSpaceDN w:val="0"/>
              <w:adjustRightInd w:val="0"/>
              <w:spacing w:before="48"/>
              <w:rPr>
                <w:rFonts w:cs="Arial"/>
              </w:rPr>
            </w:pPr>
          </w:p>
        </w:tc>
        <w:tc>
          <w:tcPr>
            <w:tcW w:w="2067" w:type="dxa"/>
          </w:tcPr>
          <w:p w14:paraId="60D8DAFC" w14:textId="77777777" w:rsidR="00F35C44" w:rsidRPr="00AD1F4C" w:rsidRDefault="00F35C44" w:rsidP="00166B4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A55D24E" w14:textId="77777777" w:rsidR="00F35C44" w:rsidRPr="00AD1F4C" w:rsidRDefault="00F35C44" w:rsidP="00166B41">
            <w:pPr>
              <w:widowControl w:val="0"/>
              <w:tabs>
                <w:tab w:val="left" w:pos="5580"/>
              </w:tabs>
              <w:autoSpaceDE w:val="0"/>
              <w:autoSpaceDN w:val="0"/>
              <w:adjustRightInd w:val="0"/>
              <w:spacing w:before="48"/>
              <w:rPr>
                <w:rFonts w:cs="Arial"/>
              </w:rPr>
            </w:pPr>
          </w:p>
          <w:p w14:paraId="4971F598" w14:textId="77777777" w:rsidR="00F35C44" w:rsidRPr="00AD1F4C" w:rsidRDefault="00F35C44" w:rsidP="00166B41">
            <w:pPr>
              <w:widowControl w:val="0"/>
              <w:tabs>
                <w:tab w:val="left" w:pos="5580"/>
              </w:tabs>
              <w:autoSpaceDE w:val="0"/>
              <w:autoSpaceDN w:val="0"/>
              <w:adjustRightInd w:val="0"/>
              <w:spacing w:before="48"/>
              <w:rPr>
                <w:rFonts w:cs="Arial"/>
              </w:rPr>
            </w:pPr>
          </w:p>
        </w:tc>
      </w:tr>
    </w:tbl>
    <w:p w14:paraId="571BB850" w14:textId="77777777" w:rsidR="00F35C44" w:rsidRPr="00AD1F4C" w:rsidRDefault="00F35C44" w:rsidP="00EF1937">
      <w:pPr>
        <w:rPr>
          <w:rFonts w:cs="Aptos"/>
          <w:bCs/>
        </w:rPr>
      </w:pPr>
    </w:p>
    <w:p w14:paraId="5D7AACCD" w14:textId="77777777" w:rsidR="00F35C44" w:rsidRPr="00AD1F4C" w:rsidRDefault="00F35C44" w:rsidP="00EF1937">
      <w:pPr>
        <w:rPr>
          <w:rFonts w:cs="Aptos"/>
          <w:bCs/>
        </w:rPr>
      </w:pPr>
    </w:p>
    <w:p w14:paraId="46442936" w14:textId="77777777" w:rsidR="00194254" w:rsidRPr="00AD1F4C" w:rsidRDefault="00194254" w:rsidP="00EF1937">
      <w:pPr>
        <w:rPr>
          <w:rFonts w:cs="Aptos"/>
          <w:bCs/>
        </w:rPr>
      </w:pPr>
    </w:p>
    <w:p w14:paraId="3FEDD64F" w14:textId="77777777" w:rsidR="00194254" w:rsidRPr="00AD1F4C" w:rsidRDefault="00194254" w:rsidP="00EF1937">
      <w:pPr>
        <w:rPr>
          <w:rFonts w:cs="Aptos"/>
          <w:bCs/>
        </w:rPr>
      </w:pPr>
    </w:p>
    <w:p w14:paraId="22435870" w14:textId="77777777" w:rsidR="00194254" w:rsidRPr="00AD1F4C" w:rsidRDefault="00194254" w:rsidP="00EF1937">
      <w:pPr>
        <w:rPr>
          <w:rFonts w:cs="Aptos"/>
          <w:bCs/>
        </w:rPr>
      </w:pPr>
    </w:p>
    <w:p w14:paraId="0CA47BF6" w14:textId="77777777" w:rsidR="00194254" w:rsidRPr="00AD1F4C" w:rsidRDefault="00194254" w:rsidP="00EF1937">
      <w:pPr>
        <w:rPr>
          <w:rFonts w:cs="Aptos"/>
          <w:bCs/>
        </w:rPr>
      </w:pPr>
    </w:p>
    <w:p w14:paraId="1D34337B" w14:textId="77777777" w:rsidR="00194254" w:rsidRPr="00AD1F4C" w:rsidRDefault="00194254" w:rsidP="00EF1937">
      <w:pPr>
        <w:rPr>
          <w:rFonts w:cs="Aptos"/>
          <w:bCs/>
        </w:rPr>
      </w:pPr>
    </w:p>
    <w:p w14:paraId="76A7C87A" w14:textId="77777777" w:rsidR="00194254" w:rsidRPr="00AD1F4C" w:rsidRDefault="00194254" w:rsidP="00EF1937">
      <w:pPr>
        <w:rPr>
          <w:rFonts w:cs="Aptos"/>
          <w:bCs/>
        </w:rPr>
      </w:pPr>
    </w:p>
    <w:p w14:paraId="1DC2E583" w14:textId="77777777" w:rsidR="00194254" w:rsidRPr="00AD1F4C" w:rsidRDefault="00194254" w:rsidP="00EF1937">
      <w:pPr>
        <w:rPr>
          <w:rFonts w:cs="Aptos"/>
          <w:bCs/>
        </w:rPr>
      </w:pPr>
    </w:p>
    <w:p w14:paraId="58EB895C" w14:textId="77777777" w:rsidR="00194254" w:rsidRPr="00AD1F4C" w:rsidRDefault="00194254" w:rsidP="00EF1937">
      <w:pPr>
        <w:rPr>
          <w:rFonts w:cs="Aptos"/>
          <w:bCs/>
        </w:rPr>
      </w:pPr>
    </w:p>
    <w:p w14:paraId="5F018628" w14:textId="77777777" w:rsidR="00194254" w:rsidRPr="00AD1F4C" w:rsidRDefault="00194254" w:rsidP="00EF1937">
      <w:pPr>
        <w:rPr>
          <w:rFonts w:cs="Aptos"/>
          <w:bCs/>
        </w:rPr>
      </w:pPr>
    </w:p>
    <w:p w14:paraId="58849069" w14:textId="77777777" w:rsidR="00194254" w:rsidRPr="00AD1F4C" w:rsidRDefault="00194254" w:rsidP="00EF1937">
      <w:pPr>
        <w:rPr>
          <w:rFonts w:cs="Aptos"/>
          <w:bCs/>
        </w:rPr>
      </w:pPr>
    </w:p>
    <w:p w14:paraId="70A4EADA" w14:textId="77777777" w:rsidR="00194254" w:rsidRPr="00AD1F4C" w:rsidRDefault="00194254" w:rsidP="00EF1937">
      <w:pPr>
        <w:rPr>
          <w:rFonts w:cs="Aptos"/>
          <w:bCs/>
        </w:rPr>
      </w:pPr>
    </w:p>
    <w:p w14:paraId="01D29DD1" w14:textId="77777777" w:rsidR="00194254" w:rsidRPr="00AD1F4C" w:rsidRDefault="00194254" w:rsidP="00EF1937">
      <w:pPr>
        <w:rPr>
          <w:rFonts w:cs="Aptos"/>
          <w:bCs/>
        </w:rPr>
      </w:pPr>
    </w:p>
    <w:p w14:paraId="07FD0EB4" w14:textId="77777777" w:rsidR="00194254" w:rsidRPr="00AD1F4C" w:rsidRDefault="00194254" w:rsidP="00EF1937">
      <w:pPr>
        <w:rPr>
          <w:rFonts w:cs="Aptos"/>
          <w:bCs/>
        </w:rPr>
      </w:pPr>
    </w:p>
    <w:p w14:paraId="1229D694" w14:textId="77777777" w:rsidR="00194254" w:rsidRPr="00AD1F4C" w:rsidRDefault="00194254" w:rsidP="00EF1937">
      <w:pPr>
        <w:rPr>
          <w:rFonts w:cs="Aptos"/>
          <w:bCs/>
        </w:rPr>
      </w:pPr>
    </w:p>
    <w:p w14:paraId="6A19A54D" w14:textId="77777777" w:rsidR="00194254" w:rsidRPr="00AD1F4C" w:rsidRDefault="00194254" w:rsidP="00EF1937">
      <w:pPr>
        <w:rPr>
          <w:rFonts w:cs="Aptos"/>
          <w:bCs/>
        </w:rPr>
      </w:pPr>
    </w:p>
    <w:p w14:paraId="74E758BE" w14:textId="77777777" w:rsidR="00194254" w:rsidRPr="00AD1F4C" w:rsidRDefault="00194254" w:rsidP="00EF1937">
      <w:pPr>
        <w:rPr>
          <w:rFonts w:cs="Aptos"/>
          <w:bCs/>
        </w:rPr>
      </w:pPr>
    </w:p>
    <w:p w14:paraId="6A446A68" w14:textId="77777777" w:rsidR="00194254" w:rsidRPr="00AD1F4C" w:rsidRDefault="00194254" w:rsidP="00EF1937">
      <w:pPr>
        <w:rPr>
          <w:rFonts w:cs="Aptos"/>
          <w:bCs/>
        </w:rPr>
      </w:pPr>
    </w:p>
    <w:p w14:paraId="5DB2FB82" w14:textId="77777777" w:rsidR="00194254" w:rsidRPr="00AD1F4C" w:rsidRDefault="00194254" w:rsidP="00EF1937">
      <w:pPr>
        <w:rPr>
          <w:rFonts w:cs="Aptos"/>
          <w:bCs/>
        </w:rPr>
      </w:pPr>
    </w:p>
    <w:p w14:paraId="3667A15D" w14:textId="77777777" w:rsidR="00194254" w:rsidRPr="00AD1F4C" w:rsidRDefault="00194254" w:rsidP="00EF1937">
      <w:pPr>
        <w:rPr>
          <w:rFonts w:cs="Aptos"/>
          <w:bCs/>
        </w:rPr>
      </w:pPr>
    </w:p>
    <w:p w14:paraId="40A63F48" w14:textId="77777777" w:rsidR="00194254" w:rsidRPr="00AD1F4C" w:rsidRDefault="00194254" w:rsidP="00EF1937">
      <w:pPr>
        <w:rPr>
          <w:rFonts w:cs="Aptos"/>
          <w:bCs/>
        </w:rPr>
      </w:pPr>
    </w:p>
    <w:p w14:paraId="44D68679" w14:textId="77777777" w:rsidR="00F35C44" w:rsidRPr="00AD1F4C" w:rsidRDefault="00F35C44" w:rsidP="00EF1937">
      <w:pPr>
        <w:rPr>
          <w:rFonts w:cs="Aptos"/>
          <w:bCs/>
        </w:rPr>
      </w:pPr>
    </w:p>
    <w:p w14:paraId="21E3FA86" w14:textId="7EE8968B" w:rsidR="00097A6A" w:rsidRPr="00AD1F4C" w:rsidRDefault="00097A6A" w:rsidP="00097A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7A6A" w:rsidRPr="00AD1F4C" w14:paraId="483F1F8B" w14:textId="77777777" w:rsidTr="00097A6A">
        <w:tc>
          <w:tcPr>
            <w:tcW w:w="1740" w:type="dxa"/>
            <w:tcBorders>
              <w:top w:val="single" w:sz="4" w:space="0" w:color="000000"/>
              <w:left w:val="single" w:sz="4" w:space="0" w:color="000000"/>
              <w:bottom w:val="single" w:sz="4" w:space="0" w:color="000000"/>
              <w:right w:val="single" w:sz="4" w:space="0" w:color="000000"/>
            </w:tcBorders>
            <w:vAlign w:val="center"/>
            <w:hideMark/>
          </w:tcPr>
          <w:p w14:paraId="420EAE3D" w14:textId="55679B9D" w:rsidR="00097A6A" w:rsidRPr="00AD1F4C" w:rsidRDefault="00097A6A">
            <w:pPr>
              <w:rPr>
                <w:rFonts w:cs="Times New Roman"/>
                <w:b/>
              </w:rPr>
            </w:pPr>
            <w:r w:rsidRPr="00AD1F4C">
              <w:rPr>
                <w:b/>
              </w:rPr>
              <w:t xml:space="preserve">Obrazec št. </w:t>
            </w:r>
            <w:r w:rsidR="00194254" w:rsidRPr="00AD1F4C">
              <w:rPr>
                <w:b/>
              </w:rPr>
              <w:t>1</w:t>
            </w:r>
            <w:r w:rsidR="00684914">
              <w:rPr>
                <w:b/>
              </w:rPr>
              <w:t>0</w:t>
            </w:r>
          </w:p>
        </w:tc>
      </w:tr>
    </w:tbl>
    <w:p w14:paraId="38A9F8FB" w14:textId="77777777" w:rsidR="00097A6A" w:rsidRPr="007526EC" w:rsidRDefault="00097A6A" w:rsidP="00097A6A">
      <w:pPr>
        <w:widowControl w:val="0"/>
        <w:tabs>
          <w:tab w:val="left" w:pos="90"/>
          <w:tab w:val="left" w:pos="964"/>
        </w:tabs>
        <w:autoSpaceDE w:val="0"/>
        <w:autoSpaceDN w:val="0"/>
        <w:adjustRightInd w:val="0"/>
        <w:rPr>
          <w:rFonts w:cs="Arial"/>
          <w:sz w:val="20"/>
          <w:lang w:eastAsia="en-US"/>
        </w:rPr>
      </w:pPr>
    </w:p>
    <w:p w14:paraId="6BC174B8" w14:textId="77777777" w:rsidR="00097A6A" w:rsidRPr="00AD1F4C" w:rsidRDefault="00097A6A" w:rsidP="00097A6A">
      <w:pPr>
        <w:widowControl w:val="0"/>
        <w:tabs>
          <w:tab w:val="left" w:pos="90"/>
          <w:tab w:val="left" w:pos="964"/>
        </w:tabs>
        <w:autoSpaceDE w:val="0"/>
        <w:autoSpaceDN w:val="0"/>
        <w:adjustRightInd w:val="0"/>
        <w:rPr>
          <w:rFonts w:cs="Arial"/>
        </w:rPr>
      </w:pPr>
    </w:p>
    <w:p w14:paraId="77A7B83E" w14:textId="77777777" w:rsidR="00097A6A" w:rsidRPr="00AD1F4C" w:rsidRDefault="00097A6A" w:rsidP="00097A6A">
      <w:pPr>
        <w:ind w:left="454" w:hanging="454"/>
        <w:jc w:val="center"/>
        <w:rPr>
          <w:rFonts w:cs="Arial"/>
          <w:b/>
          <w:sz w:val="24"/>
        </w:rPr>
      </w:pPr>
      <w:r w:rsidRPr="00AD1F4C">
        <w:rPr>
          <w:rFonts w:cs="Arial"/>
          <w:b/>
          <w:sz w:val="24"/>
        </w:rPr>
        <w:t>VZOREC: MENIČNA IZJAVA S POOBLASTILOM ZA IZPOLNITEV</w:t>
      </w:r>
    </w:p>
    <w:p w14:paraId="78541709" w14:textId="77777777" w:rsidR="00097A6A" w:rsidRPr="00AD1F4C" w:rsidRDefault="00097A6A" w:rsidP="00097A6A">
      <w:pPr>
        <w:ind w:left="454" w:hanging="454"/>
        <w:jc w:val="center"/>
        <w:rPr>
          <w:rFonts w:cs="Arial"/>
          <w:b/>
          <w:sz w:val="24"/>
        </w:rPr>
      </w:pPr>
      <w:r w:rsidRPr="00AD1F4C">
        <w:rPr>
          <w:rFonts w:cs="Arial"/>
          <w:b/>
          <w:sz w:val="24"/>
        </w:rPr>
        <w:t>ZA DOBRO IZVEDBO POGODBENIH OBVEZNOSTI</w:t>
      </w:r>
    </w:p>
    <w:p w14:paraId="4D049F7E" w14:textId="77777777" w:rsidR="00097A6A" w:rsidRPr="00AD1F4C" w:rsidRDefault="00097A6A" w:rsidP="00097A6A">
      <w:pPr>
        <w:rPr>
          <w:rFonts w:cs="Arial"/>
          <w:sz w:val="20"/>
        </w:rPr>
      </w:pPr>
    </w:p>
    <w:p w14:paraId="45677BEA" w14:textId="77777777" w:rsidR="00097A6A" w:rsidRPr="00AD1F4C" w:rsidRDefault="00097A6A" w:rsidP="00097A6A">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097A6A" w:rsidRPr="00AD1F4C" w14:paraId="4CC9155E" w14:textId="77777777" w:rsidTr="007526EC">
        <w:tc>
          <w:tcPr>
            <w:tcW w:w="1106" w:type="dxa"/>
            <w:hideMark/>
          </w:tcPr>
          <w:p w14:paraId="2E09A35D" w14:textId="77777777" w:rsidR="00097A6A" w:rsidRPr="00AD1F4C" w:rsidRDefault="00097A6A">
            <w:pPr>
              <w:rPr>
                <w:rFonts w:cs="Times New Roman"/>
              </w:rPr>
            </w:pPr>
            <w:r w:rsidRPr="00AD1F4C">
              <w:t>Ponudnik:</w:t>
            </w:r>
          </w:p>
        </w:tc>
        <w:tc>
          <w:tcPr>
            <w:tcW w:w="8109" w:type="dxa"/>
            <w:tcBorders>
              <w:top w:val="nil"/>
              <w:left w:val="nil"/>
              <w:bottom w:val="single" w:sz="4" w:space="0" w:color="auto"/>
              <w:right w:val="nil"/>
            </w:tcBorders>
          </w:tcPr>
          <w:p w14:paraId="42CCFB14" w14:textId="77777777" w:rsidR="00097A6A" w:rsidRPr="00AD1F4C" w:rsidRDefault="00097A6A">
            <w:pPr>
              <w:widowControl w:val="0"/>
              <w:tabs>
                <w:tab w:val="left" w:pos="90"/>
                <w:tab w:val="left" w:pos="964"/>
              </w:tabs>
              <w:autoSpaceDE w:val="0"/>
              <w:autoSpaceDN w:val="0"/>
              <w:adjustRightInd w:val="0"/>
            </w:pPr>
          </w:p>
        </w:tc>
      </w:tr>
    </w:tbl>
    <w:p w14:paraId="59458E97" w14:textId="77777777" w:rsidR="00097A6A" w:rsidRPr="007526EC" w:rsidRDefault="00097A6A" w:rsidP="00097A6A">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64"/>
        <w:gridCol w:w="4460"/>
      </w:tblGrid>
      <w:tr w:rsidR="00097A6A" w:rsidRPr="00AD1F4C" w14:paraId="60CBB20D" w14:textId="77777777" w:rsidTr="007526EC">
        <w:tc>
          <w:tcPr>
            <w:tcW w:w="4644" w:type="dxa"/>
            <w:hideMark/>
          </w:tcPr>
          <w:p w14:paraId="5C7C0FB8" w14:textId="77777777" w:rsidR="00097A6A" w:rsidRPr="00AD1F4C" w:rsidRDefault="00097A6A">
            <w:r w:rsidRPr="00AD1F4C">
              <w:t>Zakoniti zastopnik oz. pooblaščenec ponudnika:</w:t>
            </w:r>
          </w:p>
        </w:tc>
        <w:tc>
          <w:tcPr>
            <w:tcW w:w="4571" w:type="dxa"/>
            <w:tcBorders>
              <w:top w:val="nil"/>
              <w:left w:val="nil"/>
              <w:bottom w:val="single" w:sz="4" w:space="0" w:color="auto"/>
              <w:right w:val="nil"/>
            </w:tcBorders>
          </w:tcPr>
          <w:p w14:paraId="1E73F005" w14:textId="77777777" w:rsidR="00097A6A" w:rsidRPr="00AD1F4C" w:rsidRDefault="00097A6A">
            <w:pPr>
              <w:widowControl w:val="0"/>
              <w:tabs>
                <w:tab w:val="left" w:pos="90"/>
                <w:tab w:val="left" w:pos="964"/>
              </w:tabs>
              <w:autoSpaceDE w:val="0"/>
              <w:autoSpaceDN w:val="0"/>
              <w:adjustRightInd w:val="0"/>
            </w:pPr>
          </w:p>
        </w:tc>
      </w:tr>
    </w:tbl>
    <w:p w14:paraId="017A8C72" w14:textId="77777777" w:rsidR="00097A6A" w:rsidRPr="007526EC" w:rsidRDefault="00097A6A" w:rsidP="00097A6A">
      <w:pPr>
        <w:rPr>
          <w:sz w:val="20"/>
          <w:lang w:eastAsia="en-US"/>
        </w:rPr>
      </w:pPr>
    </w:p>
    <w:p w14:paraId="556A9E38" w14:textId="77777777" w:rsidR="00097A6A" w:rsidRPr="00AD1F4C" w:rsidRDefault="00097A6A" w:rsidP="00097A6A">
      <w:pPr>
        <w:rPr>
          <w:rFonts w:cs="Arial"/>
        </w:rPr>
      </w:pPr>
      <w:r w:rsidRPr="00AD1F4C">
        <w:t>nepreklicno izjavljam, da pooblaščam naročnika Javno podjetje Nigrad, komunalno podjetje, d. o. o, Zagrebška cesta 30, 2000 Maribor</w:t>
      </w:r>
      <w:r w:rsidRPr="00AD1F4C">
        <w:rPr>
          <w:rFonts w:cs="Arial"/>
        </w:rPr>
        <w:t xml:space="preserve">, da lahko podpisano bianco menico, ki je bila izročena kot </w:t>
      </w:r>
      <w:r w:rsidRPr="00AD1F4C">
        <w:rPr>
          <w:rFonts w:cs="Arial"/>
          <w:b/>
        </w:rPr>
        <w:t>zavarovanje za dobro izvedbo pogodbenih obveznosti</w:t>
      </w:r>
      <w:r w:rsidRPr="00AD1F4C">
        <w:rPr>
          <w:rFonts w:cs="Arial"/>
        </w:rPr>
        <w:t xml:space="preserve"> za javno naročilo </w:t>
      </w:r>
      <w:r w:rsidRPr="00AD1F4C">
        <w:t xml:space="preserve">»Celovito obvladovanje servisov SCADE za črpališča, razbremenilnike in čistilne naprave ter dobava pripadajočega blaga«, </w:t>
      </w:r>
      <w:r w:rsidRPr="00AD1F4C">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AD1F4C">
        <w:rPr>
          <w:u w:val="single"/>
        </w:rPr>
        <w:t>10,00 %</w:t>
      </w:r>
      <w:r w:rsidRPr="00AD1F4C">
        <w:rPr>
          <w:rFonts w:cs="Arial"/>
          <w:u w:val="single"/>
        </w:rPr>
        <w:t xml:space="preserve"> skupne vrednosti okvirnega sporazuma (z DDV)/</w:t>
      </w:r>
      <w:r w:rsidRPr="00AD1F4C">
        <w:rPr>
          <w:u w:val="single"/>
        </w:rPr>
        <w:t>10,00 %</w:t>
      </w:r>
      <w:r w:rsidRPr="00AD1F4C">
        <w:rPr>
          <w:rFonts w:cs="Arial"/>
          <w:u w:val="single"/>
        </w:rPr>
        <w:t xml:space="preserve"> pogodbene vrednosti (z DDV).</w:t>
      </w:r>
    </w:p>
    <w:p w14:paraId="7644BC02" w14:textId="77777777" w:rsidR="00097A6A" w:rsidRPr="00AD1F4C" w:rsidRDefault="00097A6A" w:rsidP="00097A6A">
      <w:pPr>
        <w:rPr>
          <w:rFonts w:cs="Arial"/>
        </w:rPr>
      </w:pPr>
    </w:p>
    <w:p w14:paraId="45ED9316" w14:textId="5B33F47D" w:rsidR="00097A6A" w:rsidRPr="00AD1F4C" w:rsidRDefault="00097A6A" w:rsidP="00097A6A">
      <w:pPr>
        <w:rPr>
          <w:rFonts w:cs="Arial"/>
        </w:rPr>
      </w:pPr>
      <w:r w:rsidRPr="00AD1F4C">
        <w:rPr>
          <w:rFonts w:cs="Arial"/>
        </w:rPr>
        <w:t>Ponudnik se odreka vsem ugovorom proti tako izpolnjeni menici in se zavezuje menico plačati, ko dospe</w:t>
      </w:r>
      <w:r w:rsidR="00142EDC">
        <w:rPr>
          <w:rFonts w:cs="Arial"/>
        </w:rPr>
        <w:t>, v plačilo</w:t>
      </w:r>
      <w:r w:rsidRPr="00AD1F4C">
        <w:rPr>
          <w:rFonts w:cs="Arial"/>
        </w:rPr>
        <w:t>.</w:t>
      </w:r>
    </w:p>
    <w:p w14:paraId="46307E4C" w14:textId="77777777" w:rsidR="00097A6A" w:rsidRPr="00AD1F4C" w:rsidRDefault="00097A6A" w:rsidP="00097A6A">
      <w:pPr>
        <w:rPr>
          <w:rFonts w:cs="Arial"/>
        </w:rPr>
      </w:pPr>
    </w:p>
    <w:p w14:paraId="4D69F224" w14:textId="77777777" w:rsidR="00097A6A" w:rsidRPr="00AD1F4C" w:rsidRDefault="00097A6A" w:rsidP="00097A6A">
      <w:pPr>
        <w:rPr>
          <w:rFonts w:cs="Arial"/>
        </w:rPr>
      </w:pPr>
      <w:r w:rsidRPr="00AD1F4C">
        <w:rPr>
          <w:rFonts w:cs="Arial"/>
        </w:rPr>
        <w:t>Menični znesek se nakaže na račun naročnika. Ponudnik izjavlja, da se zaveda pravnih posledic izdaje menice v zavarovanje. Menica naj se izpolni s klavzulo »BREZ PROTESTA«.</w:t>
      </w:r>
    </w:p>
    <w:p w14:paraId="747B2252" w14:textId="77777777" w:rsidR="00097A6A" w:rsidRPr="00AD1F4C" w:rsidRDefault="00097A6A" w:rsidP="00097A6A">
      <w:pPr>
        <w:rPr>
          <w:rFonts w:cs="Arial"/>
        </w:rPr>
      </w:pPr>
    </w:p>
    <w:p w14:paraId="32E09C6D" w14:textId="77777777" w:rsidR="00097A6A" w:rsidRPr="00AD1F4C" w:rsidRDefault="00097A6A" w:rsidP="00097A6A">
      <w:pPr>
        <w:rPr>
          <w:rFonts w:cs="Arial"/>
        </w:rPr>
      </w:pPr>
      <w:r w:rsidRPr="00AD1F4C">
        <w:rPr>
          <w:rFonts w:cs="Arial"/>
        </w:rPr>
        <w:t xml:space="preserve">Ponudnik hkrati pooblaščam naročnika </w:t>
      </w:r>
      <w:r w:rsidRPr="00AD1F4C">
        <w:t>Javno podjetje Nigrad, komunalno podjetje, d. o. o, Zagrebška cesta 30, 2000 Maribor</w:t>
      </w:r>
      <w:r w:rsidRPr="00AD1F4C">
        <w:rPr>
          <w:rFonts w:cs="Arial"/>
        </w:rPr>
        <w:t>, da predloži menico na unovčenje in izrecno dovoljujem banki izplačilo take menice.</w:t>
      </w:r>
    </w:p>
    <w:p w14:paraId="6DDDC628" w14:textId="77777777" w:rsidR="00097A6A" w:rsidRPr="00AD1F4C" w:rsidRDefault="00097A6A" w:rsidP="00097A6A">
      <w:pPr>
        <w:rPr>
          <w:rFonts w:cs="Arial"/>
        </w:rPr>
      </w:pPr>
    </w:p>
    <w:p w14:paraId="7007CE16" w14:textId="77777777" w:rsidR="00097A6A" w:rsidRPr="00AD1F4C" w:rsidRDefault="00097A6A" w:rsidP="00097A6A">
      <w:pPr>
        <w:rPr>
          <w:rFonts w:cs="Arial"/>
        </w:rPr>
      </w:pPr>
      <w:r w:rsidRPr="00AD1F4C">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097A6A" w:rsidRPr="00AD1F4C" w14:paraId="439ECB05" w14:textId="77777777" w:rsidTr="00097A6A">
        <w:tc>
          <w:tcPr>
            <w:tcW w:w="9107" w:type="dxa"/>
            <w:tcBorders>
              <w:top w:val="nil"/>
              <w:left w:val="nil"/>
              <w:bottom w:val="single" w:sz="4" w:space="0" w:color="auto"/>
              <w:right w:val="nil"/>
            </w:tcBorders>
            <w:hideMark/>
          </w:tcPr>
          <w:p w14:paraId="767A0F03" w14:textId="1749F7BD" w:rsidR="00097A6A" w:rsidRPr="00AD1F4C" w:rsidRDefault="00097A6A">
            <w:pPr>
              <w:widowControl w:val="0"/>
              <w:tabs>
                <w:tab w:val="left" w:pos="90"/>
                <w:tab w:val="left" w:pos="964"/>
              </w:tabs>
              <w:autoSpaceDE w:val="0"/>
              <w:autoSpaceDN w:val="0"/>
              <w:adjustRightInd w:val="0"/>
              <w:jc w:val="center"/>
              <w:rPr>
                <w:rFonts w:cs="Times New Roman"/>
              </w:rPr>
            </w:pPr>
            <w:r w:rsidRPr="00AD1F4C">
              <w:t xml:space="preserve">SI56 </w:t>
            </w:r>
            <w:r w:rsidRPr="00AD1F4C">
              <w:fldChar w:fldCharType="begin">
                <w:ffData>
                  <w:name w:val=""/>
                  <w:enabled/>
                  <w:calcOnExit w:val="0"/>
                  <w:textInput/>
                </w:ffData>
              </w:fldChar>
            </w:r>
            <w:r w:rsidRPr="00AD1F4C">
              <w:instrText xml:space="preserve"> FORMTEXT </w:instrText>
            </w:r>
            <w:r w:rsidRPr="00AD1F4C">
              <w:fldChar w:fldCharType="separate"/>
            </w:r>
            <w:r w:rsidRPr="00AD1F4C">
              <w:rPr>
                <w:noProof/>
              </w:rPr>
              <w:t> </w:t>
            </w:r>
            <w:r w:rsidRPr="00AD1F4C">
              <w:rPr>
                <w:noProof/>
              </w:rPr>
              <w:t> </w:t>
            </w:r>
            <w:r w:rsidRPr="00AD1F4C">
              <w:rPr>
                <w:noProof/>
              </w:rPr>
              <w:t> </w:t>
            </w:r>
            <w:r w:rsidRPr="00AD1F4C">
              <w:rPr>
                <w:noProof/>
              </w:rPr>
              <w:t> </w:t>
            </w:r>
            <w:r w:rsidRPr="00AD1F4C">
              <w:rPr>
                <w:noProof/>
              </w:rPr>
              <w:t> </w:t>
            </w:r>
            <w:r w:rsidRPr="00AD1F4C">
              <w:fldChar w:fldCharType="end"/>
            </w:r>
            <w:r w:rsidRPr="00AD1F4C">
              <w:t xml:space="preserve">, odprt pri </w:t>
            </w:r>
            <w:r w:rsidRPr="00AD1F4C">
              <w:fldChar w:fldCharType="begin">
                <w:ffData>
                  <w:name w:val=""/>
                  <w:enabled/>
                  <w:calcOnExit w:val="0"/>
                  <w:textInput/>
                </w:ffData>
              </w:fldChar>
            </w:r>
            <w:r w:rsidRPr="00AD1F4C">
              <w:instrText xml:space="preserve"> FORMTEXT </w:instrText>
            </w:r>
            <w:r w:rsidRPr="00AD1F4C">
              <w:fldChar w:fldCharType="separate"/>
            </w:r>
            <w:r w:rsidRPr="00AD1F4C">
              <w:rPr>
                <w:noProof/>
              </w:rPr>
              <w:t> </w:t>
            </w:r>
            <w:r w:rsidRPr="00AD1F4C">
              <w:rPr>
                <w:noProof/>
              </w:rPr>
              <w:t> </w:t>
            </w:r>
            <w:r w:rsidRPr="00AD1F4C">
              <w:rPr>
                <w:noProof/>
              </w:rPr>
              <w:t> </w:t>
            </w:r>
            <w:r w:rsidRPr="00AD1F4C">
              <w:rPr>
                <w:noProof/>
              </w:rPr>
              <w:t> </w:t>
            </w:r>
            <w:r w:rsidRPr="00AD1F4C">
              <w:rPr>
                <w:noProof/>
              </w:rPr>
              <w:t> </w:t>
            </w:r>
            <w:r w:rsidRPr="00AD1F4C">
              <w:fldChar w:fldCharType="end"/>
            </w:r>
          </w:p>
        </w:tc>
      </w:tr>
      <w:tr w:rsidR="00097A6A" w:rsidRPr="00AD1F4C" w14:paraId="3A760C6E" w14:textId="77777777" w:rsidTr="00097A6A">
        <w:tc>
          <w:tcPr>
            <w:tcW w:w="9107" w:type="dxa"/>
            <w:tcBorders>
              <w:top w:val="single" w:sz="4" w:space="0" w:color="auto"/>
              <w:left w:val="nil"/>
              <w:bottom w:val="single" w:sz="4" w:space="0" w:color="auto"/>
              <w:right w:val="nil"/>
            </w:tcBorders>
            <w:hideMark/>
          </w:tcPr>
          <w:p w14:paraId="3DDF4C11" w14:textId="40BDA5AF" w:rsidR="00097A6A" w:rsidRPr="00AD1F4C" w:rsidRDefault="00097A6A">
            <w:pPr>
              <w:widowControl w:val="0"/>
              <w:tabs>
                <w:tab w:val="left" w:pos="90"/>
                <w:tab w:val="left" w:pos="964"/>
              </w:tabs>
              <w:autoSpaceDE w:val="0"/>
              <w:autoSpaceDN w:val="0"/>
              <w:adjustRightInd w:val="0"/>
              <w:jc w:val="center"/>
            </w:pPr>
            <w:r w:rsidRPr="00AD1F4C">
              <w:lastRenderedPageBreak/>
              <w:t xml:space="preserve">SI56 </w:t>
            </w:r>
            <w:r w:rsidRPr="00AD1F4C">
              <w:fldChar w:fldCharType="begin">
                <w:ffData>
                  <w:name w:val=""/>
                  <w:enabled/>
                  <w:calcOnExit w:val="0"/>
                  <w:textInput/>
                </w:ffData>
              </w:fldChar>
            </w:r>
            <w:r w:rsidRPr="00AD1F4C">
              <w:instrText xml:space="preserve"> FORMTEXT </w:instrText>
            </w:r>
            <w:r w:rsidRPr="00AD1F4C">
              <w:fldChar w:fldCharType="separate"/>
            </w:r>
            <w:r w:rsidRPr="00AD1F4C">
              <w:rPr>
                <w:noProof/>
              </w:rPr>
              <w:t> </w:t>
            </w:r>
            <w:r w:rsidRPr="00AD1F4C">
              <w:rPr>
                <w:noProof/>
              </w:rPr>
              <w:t> </w:t>
            </w:r>
            <w:r w:rsidRPr="00AD1F4C">
              <w:rPr>
                <w:noProof/>
              </w:rPr>
              <w:t> </w:t>
            </w:r>
            <w:r w:rsidRPr="00AD1F4C">
              <w:rPr>
                <w:noProof/>
              </w:rPr>
              <w:t> </w:t>
            </w:r>
            <w:r w:rsidRPr="00AD1F4C">
              <w:rPr>
                <w:noProof/>
              </w:rPr>
              <w:t> </w:t>
            </w:r>
            <w:r w:rsidRPr="00AD1F4C">
              <w:fldChar w:fldCharType="end"/>
            </w:r>
            <w:r w:rsidRPr="00AD1F4C">
              <w:t xml:space="preserve">, odprt pri </w:t>
            </w:r>
            <w:r w:rsidRPr="00AD1F4C">
              <w:fldChar w:fldCharType="begin">
                <w:ffData>
                  <w:name w:val=""/>
                  <w:enabled/>
                  <w:calcOnExit w:val="0"/>
                  <w:textInput/>
                </w:ffData>
              </w:fldChar>
            </w:r>
            <w:r w:rsidRPr="00AD1F4C">
              <w:instrText xml:space="preserve"> FORMTEXT </w:instrText>
            </w:r>
            <w:r w:rsidRPr="00AD1F4C">
              <w:fldChar w:fldCharType="separate"/>
            </w:r>
            <w:r w:rsidRPr="00AD1F4C">
              <w:rPr>
                <w:noProof/>
              </w:rPr>
              <w:t> </w:t>
            </w:r>
            <w:r w:rsidRPr="00AD1F4C">
              <w:rPr>
                <w:noProof/>
              </w:rPr>
              <w:t> </w:t>
            </w:r>
            <w:r w:rsidRPr="00AD1F4C">
              <w:rPr>
                <w:noProof/>
              </w:rPr>
              <w:t> </w:t>
            </w:r>
            <w:r w:rsidRPr="00AD1F4C">
              <w:rPr>
                <w:noProof/>
              </w:rPr>
              <w:t> </w:t>
            </w:r>
            <w:r w:rsidRPr="00AD1F4C">
              <w:rPr>
                <w:noProof/>
              </w:rPr>
              <w:t> </w:t>
            </w:r>
            <w:r w:rsidRPr="00AD1F4C">
              <w:fldChar w:fldCharType="end"/>
            </w:r>
          </w:p>
        </w:tc>
      </w:tr>
      <w:tr w:rsidR="00097A6A" w:rsidRPr="00AD1F4C" w14:paraId="513094D1" w14:textId="77777777" w:rsidTr="00097A6A">
        <w:tc>
          <w:tcPr>
            <w:tcW w:w="9107" w:type="dxa"/>
            <w:tcBorders>
              <w:top w:val="single" w:sz="4" w:space="0" w:color="auto"/>
              <w:left w:val="nil"/>
              <w:bottom w:val="single" w:sz="4" w:space="0" w:color="auto"/>
              <w:right w:val="nil"/>
            </w:tcBorders>
            <w:hideMark/>
          </w:tcPr>
          <w:p w14:paraId="5DC7B326" w14:textId="37E68789" w:rsidR="00097A6A" w:rsidRPr="00AD1F4C" w:rsidRDefault="00097A6A">
            <w:pPr>
              <w:widowControl w:val="0"/>
              <w:tabs>
                <w:tab w:val="left" w:pos="90"/>
                <w:tab w:val="left" w:pos="964"/>
              </w:tabs>
              <w:autoSpaceDE w:val="0"/>
              <w:autoSpaceDN w:val="0"/>
              <w:adjustRightInd w:val="0"/>
              <w:jc w:val="center"/>
            </w:pPr>
            <w:r w:rsidRPr="00AD1F4C">
              <w:t xml:space="preserve">SI56 </w:t>
            </w:r>
            <w:r w:rsidRPr="00AD1F4C">
              <w:fldChar w:fldCharType="begin">
                <w:ffData>
                  <w:name w:val=""/>
                  <w:enabled/>
                  <w:calcOnExit w:val="0"/>
                  <w:textInput/>
                </w:ffData>
              </w:fldChar>
            </w:r>
            <w:r w:rsidRPr="00AD1F4C">
              <w:instrText xml:space="preserve"> FORMTEXT </w:instrText>
            </w:r>
            <w:r w:rsidRPr="00AD1F4C">
              <w:fldChar w:fldCharType="separate"/>
            </w:r>
            <w:r w:rsidRPr="00AD1F4C">
              <w:rPr>
                <w:noProof/>
              </w:rPr>
              <w:t> </w:t>
            </w:r>
            <w:r w:rsidRPr="00AD1F4C">
              <w:rPr>
                <w:noProof/>
              </w:rPr>
              <w:t> </w:t>
            </w:r>
            <w:r w:rsidRPr="00AD1F4C">
              <w:rPr>
                <w:noProof/>
              </w:rPr>
              <w:t> </w:t>
            </w:r>
            <w:r w:rsidRPr="00AD1F4C">
              <w:rPr>
                <w:noProof/>
              </w:rPr>
              <w:t> </w:t>
            </w:r>
            <w:r w:rsidRPr="00AD1F4C">
              <w:rPr>
                <w:noProof/>
              </w:rPr>
              <w:t> </w:t>
            </w:r>
            <w:r w:rsidRPr="00AD1F4C">
              <w:fldChar w:fldCharType="end"/>
            </w:r>
            <w:r w:rsidRPr="00AD1F4C">
              <w:t xml:space="preserve">, odprt pri </w:t>
            </w:r>
            <w:r w:rsidRPr="00AD1F4C">
              <w:fldChar w:fldCharType="begin">
                <w:ffData>
                  <w:name w:val=""/>
                  <w:enabled/>
                  <w:calcOnExit w:val="0"/>
                  <w:textInput/>
                </w:ffData>
              </w:fldChar>
            </w:r>
            <w:r w:rsidRPr="00AD1F4C">
              <w:instrText xml:space="preserve"> FORMTEXT </w:instrText>
            </w:r>
            <w:r w:rsidRPr="00AD1F4C">
              <w:fldChar w:fldCharType="separate"/>
            </w:r>
            <w:r w:rsidRPr="00AD1F4C">
              <w:rPr>
                <w:noProof/>
              </w:rPr>
              <w:t> </w:t>
            </w:r>
            <w:r w:rsidRPr="00AD1F4C">
              <w:rPr>
                <w:noProof/>
              </w:rPr>
              <w:t> </w:t>
            </w:r>
            <w:r w:rsidRPr="00AD1F4C">
              <w:rPr>
                <w:noProof/>
              </w:rPr>
              <w:t> </w:t>
            </w:r>
            <w:r w:rsidRPr="00AD1F4C">
              <w:rPr>
                <w:noProof/>
              </w:rPr>
              <w:t> </w:t>
            </w:r>
            <w:r w:rsidRPr="00AD1F4C">
              <w:rPr>
                <w:noProof/>
              </w:rPr>
              <w:t> </w:t>
            </w:r>
            <w:r w:rsidRPr="00AD1F4C">
              <w:fldChar w:fldCharType="end"/>
            </w:r>
          </w:p>
        </w:tc>
      </w:tr>
    </w:tbl>
    <w:p w14:paraId="4FC9F1DD" w14:textId="77777777" w:rsidR="00097A6A" w:rsidRPr="007526EC" w:rsidRDefault="00097A6A" w:rsidP="00097A6A">
      <w:pPr>
        <w:rPr>
          <w:sz w:val="20"/>
          <w:lang w:eastAsia="en-US"/>
        </w:rPr>
      </w:pPr>
    </w:p>
    <w:p w14:paraId="11508042" w14:textId="77777777" w:rsidR="00097A6A" w:rsidRPr="00AD1F4C" w:rsidRDefault="00097A6A" w:rsidP="00097A6A">
      <w:pPr>
        <w:rPr>
          <w:rFonts w:cs="Arial"/>
        </w:rPr>
      </w:pPr>
      <w:r w:rsidRPr="00AD1F4C">
        <w:rPr>
          <w:rFonts w:cs="Arial"/>
        </w:rPr>
        <w:t>V primeru odprtja dodatnega računa, ki ni zgoraj naveden, izrecno dovoljujem izplačilo menice in pooblaščam banko, pri kateri je takšen račun odprt, da izvede plačilo.</w:t>
      </w:r>
    </w:p>
    <w:p w14:paraId="585516B4" w14:textId="77777777" w:rsidR="00097A6A" w:rsidRPr="00AD1F4C" w:rsidRDefault="00097A6A" w:rsidP="00097A6A">
      <w:pPr>
        <w:rPr>
          <w:rFonts w:cs="Arial"/>
        </w:rPr>
      </w:pPr>
    </w:p>
    <w:p w14:paraId="5354D01B" w14:textId="77777777" w:rsidR="00097A6A" w:rsidRPr="00AD1F4C" w:rsidRDefault="00097A6A" w:rsidP="00097A6A">
      <w:pPr>
        <w:rPr>
          <w:rFonts w:cs="Arial"/>
          <w:i/>
          <w:iCs/>
        </w:rPr>
      </w:pPr>
      <w:bookmarkStart w:id="9" w:name="_Hlk176944292"/>
      <w:r w:rsidRPr="00AD1F4C">
        <w:rPr>
          <w:rFonts w:cs="Arial"/>
          <w:i/>
          <w:iCs/>
        </w:rPr>
        <w:t>Veljavnost: za celoten čas trajanja okvirnega sporazuma, podaljšano za dodatnih 30 (trideset) dni po izteku okvirnega sporazuma, z možnostjo podaljšanja na zahtevo naročnika.</w:t>
      </w:r>
    </w:p>
    <w:p w14:paraId="77C0780B" w14:textId="77777777" w:rsidR="00097A6A" w:rsidRPr="00AD1F4C" w:rsidRDefault="00097A6A" w:rsidP="00097A6A">
      <w:pPr>
        <w:rPr>
          <w:rFonts w:cs="Arial"/>
        </w:rPr>
      </w:pPr>
    </w:p>
    <w:p w14:paraId="2DCA2ED7" w14:textId="77777777" w:rsidR="00097A6A" w:rsidRPr="00AD1F4C" w:rsidRDefault="00097A6A" w:rsidP="00097A6A">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97A6A" w:rsidRPr="00AD1F4C" w14:paraId="4123C519" w14:textId="77777777" w:rsidTr="00097A6A">
        <w:tc>
          <w:tcPr>
            <w:tcW w:w="3430" w:type="dxa"/>
            <w:hideMark/>
          </w:tcPr>
          <w:p w14:paraId="4073B6DC" w14:textId="77777777" w:rsidR="00097A6A" w:rsidRPr="00AD1F4C" w:rsidRDefault="00097A6A">
            <w:pPr>
              <w:widowControl w:val="0"/>
              <w:tabs>
                <w:tab w:val="left" w:pos="5580"/>
              </w:tabs>
              <w:autoSpaceDE w:val="0"/>
              <w:autoSpaceDN w:val="0"/>
              <w:adjustRightInd w:val="0"/>
              <w:spacing w:before="48"/>
              <w:jc w:val="center"/>
              <w:rPr>
                <w:rFonts w:cs="Arial"/>
              </w:rPr>
            </w:pPr>
            <w:r w:rsidRPr="00AD1F4C">
              <w:rPr>
                <w:rFonts w:cs="Arial"/>
              </w:rPr>
              <w:t>Kraj in datum:</w:t>
            </w:r>
          </w:p>
        </w:tc>
        <w:tc>
          <w:tcPr>
            <w:tcW w:w="2067" w:type="dxa"/>
          </w:tcPr>
          <w:p w14:paraId="323AFE13"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3573" w:type="dxa"/>
            <w:hideMark/>
          </w:tcPr>
          <w:p w14:paraId="1C31E4D0" w14:textId="77777777" w:rsidR="00097A6A" w:rsidRPr="00AD1F4C" w:rsidRDefault="00097A6A">
            <w:pPr>
              <w:widowControl w:val="0"/>
              <w:tabs>
                <w:tab w:val="left" w:pos="5580"/>
              </w:tabs>
              <w:autoSpaceDE w:val="0"/>
              <w:autoSpaceDN w:val="0"/>
              <w:adjustRightInd w:val="0"/>
              <w:spacing w:before="48"/>
              <w:jc w:val="center"/>
              <w:rPr>
                <w:rFonts w:cs="Arial"/>
              </w:rPr>
            </w:pPr>
            <w:r w:rsidRPr="00AD1F4C">
              <w:rPr>
                <w:rFonts w:cs="Arial"/>
              </w:rPr>
              <w:t>Žig in podpis odgovorne osebe:</w:t>
            </w:r>
          </w:p>
        </w:tc>
      </w:tr>
      <w:tr w:rsidR="00097A6A" w:rsidRPr="00AD1F4C" w14:paraId="52C8F356" w14:textId="77777777" w:rsidTr="00097A6A">
        <w:tc>
          <w:tcPr>
            <w:tcW w:w="3430" w:type="dxa"/>
            <w:tcBorders>
              <w:top w:val="nil"/>
              <w:left w:val="nil"/>
              <w:bottom w:val="single" w:sz="4" w:space="0" w:color="auto"/>
              <w:right w:val="nil"/>
            </w:tcBorders>
          </w:tcPr>
          <w:p w14:paraId="144D1924" w14:textId="77777777" w:rsidR="00097A6A" w:rsidRPr="00AD1F4C" w:rsidRDefault="00097A6A">
            <w:pPr>
              <w:widowControl w:val="0"/>
              <w:tabs>
                <w:tab w:val="left" w:pos="5580"/>
              </w:tabs>
              <w:autoSpaceDE w:val="0"/>
              <w:autoSpaceDN w:val="0"/>
              <w:adjustRightInd w:val="0"/>
              <w:spacing w:before="48"/>
              <w:jc w:val="center"/>
              <w:rPr>
                <w:rFonts w:cs="Arial"/>
              </w:rPr>
            </w:pPr>
          </w:p>
          <w:p w14:paraId="6CCA315F"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2067" w:type="dxa"/>
          </w:tcPr>
          <w:p w14:paraId="23D50BAA" w14:textId="77777777" w:rsidR="00097A6A" w:rsidRPr="00AD1F4C" w:rsidRDefault="00097A6A">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3F2D3FDD" w14:textId="77777777" w:rsidR="00097A6A" w:rsidRPr="00AD1F4C" w:rsidRDefault="00097A6A">
            <w:pPr>
              <w:widowControl w:val="0"/>
              <w:tabs>
                <w:tab w:val="left" w:pos="5580"/>
              </w:tabs>
              <w:autoSpaceDE w:val="0"/>
              <w:autoSpaceDN w:val="0"/>
              <w:adjustRightInd w:val="0"/>
              <w:spacing w:before="48"/>
              <w:jc w:val="center"/>
              <w:rPr>
                <w:rFonts w:cs="Arial"/>
              </w:rPr>
            </w:pPr>
          </w:p>
          <w:p w14:paraId="45F7E996" w14:textId="77777777" w:rsidR="00097A6A" w:rsidRPr="00AD1F4C" w:rsidRDefault="00097A6A">
            <w:pPr>
              <w:widowControl w:val="0"/>
              <w:tabs>
                <w:tab w:val="left" w:pos="5580"/>
              </w:tabs>
              <w:autoSpaceDE w:val="0"/>
              <w:autoSpaceDN w:val="0"/>
              <w:adjustRightInd w:val="0"/>
              <w:spacing w:before="48"/>
              <w:jc w:val="center"/>
              <w:rPr>
                <w:rFonts w:cs="Arial"/>
              </w:rPr>
            </w:pPr>
          </w:p>
        </w:tc>
      </w:tr>
      <w:bookmarkEnd w:id="9"/>
    </w:tbl>
    <w:p w14:paraId="022C0DE7" w14:textId="77777777" w:rsidR="00097A6A" w:rsidRPr="007526EC" w:rsidRDefault="00097A6A" w:rsidP="00097A6A">
      <w:pPr>
        <w:pStyle w:val="Telobesedila"/>
        <w:rPr>
          <w:rFonts w:ascii="Titillium Web" w:hAnsi="Titillium Web"/>
        </w:rPr>
      </w:pPr>
    </w:p>
    <w:p w14:paraId="6F1DFA5B" w14:textId="77777777" w:rsidR="00EB7B30" w:rsidRPr="00AD1F4C" w:rsidRDefault="00EB7B30" w:rsidP="00EB7B30">
      <w:pPr>
        <w:rPr>
          <w:rFonts w:cs="Arial"/>
          <w:color w:val="auto"/>
          <w:sz w:val="20"/>
          <w:szCs w:val="24"/>
        </w:rPr>
      </w:pPr>
      <w:r w:rsidRPr="00AD1F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7B30" w:rsidRPr="00AD1F4C" w14:paraId="4D95D9A6" w14:textId="77777777" w:rsidTr="00EB7B30">
        <w:tc>
          <w:tcPr>
            <w:tcW w:w="1740" w:type="dxa"/>
            <w:tcBorders>
              <w:top w:val="single" w:sz="4" w:space="0" w:color="000000"/>
              <w:left w:val="single" w:sz="4" w:space="0" w:color="000000"/>
              <w:bottom w:val="single" w:sz="4" w:space="0" w:color="000000"/>
              <w:right w:val="single" w:sz="4" w:space="0" w:color="000000"/>
            </w:tcBorders>
            <w:vAlign w:val="center"/>
            <w:hideMark/>
          </w:tcPr>
          <w:p w14:paraId="6C1A720A" w14:textId="1191D1D7" w:rsidR="00EB7B30" w:rsidRPr="00AD1F4C" w:rsidRDefault="00EB7B30">
            <w:pPr>
              <w:rPr>
                <w:rFonts w:cs="Times New Roman"/>
                <w:b/>
              </w:rPr>
            </w:pPr>
            <w:r w:rsidRPr="00AD1F4C">
              <w:rPr>
                <w:b/>
              </w:rPr>
              <w:lastRenderedPageBreak/>
              <w:t xml:space="preserve">Obrazec št. </w:t>
            </w:r>
            <w:r w:rsidR="00194254" w:rsidRPr="00AD1F4C">
              <w:rPr>
                <w:b/>
              </w:rPr>
              <w:t>1</w:t>
            </w:r>
            <w:r w:rsidR="00684914">
              <w:rPr>
                <w:b/>
              </w:rPr>
              <w:t>1</w:t>
            </w:r>
          </w:p>
        </w:tc>
      </w:tr>
    </w:tbl>
    <w:p w14:paraId="08CBA46D" w14:textId="77777777" w:rsidR="00EB7B30" w:rsidRPr="007526EC" w:rsidRDefault="00EB7B30" w:rsidP="00EB7B30">
      <w:pPr>
        <w:widowControl w:val="0"/>
        <w:tabs>
          <w:tab w:val="left" w:pos="90"/>
          <w:tab w:val="left" w:pos="964"/>
        </w:tabs>
        <w:autoSpaceDE w:val="0"/>
        <w:autoSpaceDN w:val="0"/>
        <w:adjustRightInd w:val="0"/>
        <w:rPr>
          <w:rFonts w:cs="Arial"/>
          <w:sz w:val="20"/>
          <w:lang w:eastAsia="en-US"/>
        </w:rPr>
      </w:pPr>
    </w:p>
    <w:p w14:paraId="076FAB63" w14:textId="77777777" w:rsidR="00EB7B30" w:rsidRPr="00AD1F4C" w:rsidRDefault="00EB7B30" w:rsidP="00EB7B30">
      <w:pPr>
        <w:widowControl w:val="0"/>
        <w:tabs>
          <w:tab w:val="left" w:pos="90"/>
          <w:tab w:val="left" w:pos="964"/>
        </w:tabs>
        <w:autoSpaceDE w:val="0"/>
        <w:autoSpaceDN w:val="0"/>
        <w:adjustRightInd w:val="0"/>
        <w:rPr>
          <w:rFonts w:cs="Arial"/>
        </w:rPr>
      </w:pPr>
    </w:p>
    <w:p w14:paraId="620EBADF" w14:textId="77777777" w:rsidR="00EB7B30" w:rsidRPr="00AD1F4C" w:rsidRDefault="00EB7B30" w:rsidP="00EB7B30">
      <w:pPr>
        <w:ind w:left="454" w:hanging="454"/>
        <w:jc w:val="center"/>
        <w:rPr>
          <w:rFonts w:cs="Arial"/>
          <w:b/>
          <w:sz w:val="24"/>
        </w:rPr>
      </w:pPr>
      <w:r w:rsidRPr="00AD1F4C">
        <w:rPr>
          <w:rFonts w:cs="Arial"/>
          <w:b/>
          <w:sz w:val="24"/>
        </w:rPr>
        <w:t>VZOREC: MENIČNA IZJAVA S POOBLASTILOM ZA IZPOLNITEV</w:t>
      </w:r>
    </w:p>
    <w:p w14:paraId="6A23E8E8" w14:textId="77777777" w:rsidR="00EB7B30" w:rsidRPr="00AD1F4C" w:rsidRDefault="00EB7B30" w:rsidP="00EB7B30">
      <w:pPr>
        <w:ind w:left="454" w:hanging="454"/>
        <w:jc w:val="center"/>
        <w:rPr>
          <w:rFonts w:cs="Arial"/>
          <w:b/>
          <w:sz w:val="24"/>
        </w:rPr>
      </w:pPr>
      <w:r w:rsidRPr="00AD1F4C">
        <w:rPr>
          <w:rFonts w:cs="Arial"/>
          <w:b/>
          <w:sz w:val="24"/>
        </w:rPr>
        <w:t>ZA ODPRAVO NAPAK V GARANCIJSKEM ROKU</w:t>
      </w:r>
    </w:p>
    <w:p w14:paraId="7EAAFBB2" w14:textId="77777777" w:rsidR="00EB7B30" w:rsidRPr="00AD1F4C" w:rsidRDefault="00EB7B30" w:rsidP="00EB7B30">
      <w:pPr>
        <w:rPr>
          <w:rFonts w:cs="Arial"/>
          <w:sz w:val="20"/>
        </w:rPr>
      </w:pPr>
    </w:p>
    <w:p w14:paraId="0086DFB1" w14:textId="77777777" w:rsidR="00EB7B30" w:rsidRPr="00AD1F4C" w:rsidRDefault="00EB7B30" w:rsidP="00EB7B30">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EB7B30" w:rsidRPr="00AD1F4C" w14:paraId="594FD085" w14:textId="77777777" w:rsidTr="00A136A6">
        <w:tc>
          <w:tcPr>
            <w:tcW w:w="1106" w:type="dxa"/>
            <w:hideMark/>
          </w:tcPr>
          <w:p w14:paraId="51403EE0" w14:textId="77777777" w:rsidR="00EB7B30" w:rsidRPr="00AD1F4C" w:rsidRDefault="00EB7B30">
            <w:pPr>
              <w:rPr>
                <w:rFonts w:cs="Times New Roman"/>
              </w:rPr>
            </w:pPr>
            <w:r w:rsidRPr="00AD1F4C">
              <w:t>Ponudnik:</w:t>
            </w:r>
          </w:p>
        </w:tc>
        <w:tc>
          <w:tcPr>
            <w:tcW w:w="8109" w:type="dxa"/>
            <w:tcBorders>
              <w:top w:val="nil"/>
              <w:left w:val="nil"/>
              <w:bottom w:val="single" w:sz="4" w:space="0" w:color="auto"/>
              <w:right w:val="nil"/>
            </w:tcBorders>
          </w:tcPr>
          <w:p w14:paraId="28B8EC59" w14:textId="77777777" w:rsidR="00EB7B30" w:rsidRPr="00AD1F4C" w:rsidRDefault="00EB7B30">
            <w:pPr>
              <w:widowControl w:val="0"/>
              <w:tabs>
                <w:tab w:val="left" w:pos="90"/>
                <w:tab w:val="left" w:pos="964"/>
              </w:tabs>
              <w:autoSpaceDE w:val="0"/>
              <w:autoSpaceDN w:val="0"/>
              <w:adjustRightInd w:val="0"/>
            </w:pPr>
          </w:p>
        </w:tc>
      </w:tr>
    </w:tbl>
    <w:p w14:paraId="65FF7560" w14:textId="77777777" w:rsidR="00EB7B30" w:rsidRPr="00AD1F4C" w:rsidRDefault="00EB7B30" w:rsidP="00EB7B30">
      <w:pPr>
        <w:widowControl w:val="0"/>
        <w:tabs>
          <w:tab w:val="left" w:pos="90"/>
          <w:tab w:val="left" w:pos="964"/>
        </w:tabs>
        <w:autoSpaceDE w:val="0"/>
        <w:autoSpaceDN w:val="0"/>
        <w:adjustRightInd w:val="0"/>
        <w:rPr>
          <w:rFonts w:ascii="Arial" w:hAnsi="Arial"/>
          <w:sz w:val="20"/>
        </w:rPr>
      </w:pPr>
    </w:p>
    <w:tbl>
      <w:tblPr>
        <w:tblW w:w="0" w:type="auto"/>
        <w:tblLook w:val="04A0" w:firstRow="1" w:lastRow="0" w:firstColumn="1" w:lastColumn="0" w:noHBand="0" w:noVBand="1"/>
      </w:tblPr>
      <w:tblGrid>
        <w:gridCol w:w="4564"/>
        <w:gridCol w:w="4460"/>
      </w:tblGrid>
      <w:tr w:rsidR="00EB7B30" w:rsidRPr="00AD1F4C" w14:paraId="60436375" w14:textId="77777777" w:rsidTr="00A136A6">
        <w:tc>
          <w:tcPr>
            <w:tcW w:w="4644" w:type="dxa"/>
            <w:hideMark/>
          </w:tcPr>
          <w:p w14:paraId="1446D5C5" w14:textId="77777777" w:rsidR="00EB7B30" w:rsidRPr="00AD1F4C" w:rsidRDefault="00EB7B30">
            <w:r w:rsidRPr="00AD1F4C">
              <w:t>Zakoniti zastopnik oz. pooblaščenec ponudnika:</w:t>
            </w:r>
          </w:p>
        </w:tc>
        <w:tc>
          <w:tcPr>
            <w:tcW w:w="4571" w:type="dxa"/>
            <w:tcBorders>
              <w:top w:val="nil"/>
              <w:left w:val="nil"/>
              <w:bottom w:val="single" w:sz="4" w:space="0" w:color="auto"/>
              <w:right w:val="nil"/>
            </w:tcBorders>
          </w:tcPr>
          <w:p w14:paraId="7C839DA3" w14:textId="77777777" w:rsidR="00EB7B30" w:rsidRPr="00AD1F4C" w:rsidRDefault="00EB7B30">
            <w:pPr>
              <w:widowControl w:val="0"/>
              <w:tabs>
                <w:tab w:val="left" w:pos="90"/>
                <w:tab w:val="left" w:pos="964"/>
              </w:tabs>
              <w:autoSpaceDE w:val="0"/>
              <w:autoSpaceDN w:val="0"/>
              <w:adjustRightInd w:val="0"/>
            </w:pPr>
          </w:p>
        </w:tc>
      </w:tr>
    </w:tbl>
    <w:p w14:paraId="144B796A" w14:textId="77777777" w:rsidR="00EB7B30" w:rsidRPr="00AD1F4C" w:rsidRDefault="00EB7B30" w:rsidP="00EB7B30">
      <w:pPr>
        <w:rPr>
          <w:rFonts w:ascii="Arial" w:hAnsi="Arial"/>
          <w:sz w:val="20"/>
        </w:rPr>
      </w:pPr>
    </w:p>
    <w:p w14:paraId="2E7D9F4A" w14:textId="77777777" w:rsidR="00EB7B30" w:rsidRPr="00AD1F4C" w:rsidRDefault="00EB7B30" w:rsidP="00EB7B30">
      <w:pPr>
        <w:rPr>
          <w:rFonts w:cs="Arial"/>
        </w:rPr>
      </w:pPr>
      <w:r w:rsidRPr="00AD1F4C">
        <w:t>nepreklicno izjavljam, da pooblaščam naročnika Javno podjetje Nigrad, komunalno podjetje, d. o. o, Zagrebška cesta 30, 2000 Maribor</w:t>
      </w:r>
      <w:r w:rsidRPr="00AD1F4C">
        <w:rPr>
          <w:rFonts w:cs="Arial"/>
        </w:rPr>
        <w:t xml:space="preserve">, da lahko podpisano bianco menico, ki je bila izročena kot </w:t>
      </w:r>
      <w:r w:rsidRPr="00AD1F4C">
        <w:rPr>
          <w:rFonts w:cs="Arial"/>
          <w:b/>
        </w:rPr>
        <w:t xml:space="preserve">zavarovanje za odpravo napak v garancijskem roku </w:t>
      </w:r>
      <w:r w:rsidRPr="00AD1F4C">
        <w:rPr>
          <w:rFonts w:cs="Arial"/>
        </w:rPr>
        <w:t xml:space="preserve">za javno naročilo </w:t>
      </w:r>
      <w:r w:rsidRPr="00AD1F4C">
        <w:t xml:space="preserve">»Celovito obvladovanje servisov SCADE za črpališča, razbremenilnike in čistilne naprave ter dobava pripadajočega blaga«, </w:t>
      </w:r>
      <w:r w:rsidRPr="00AD1F4C">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AD1F4C">
        <w:rPr>
          <w:u w:val="single"/>
        </w:rPr>
        <w:t xml:space="preserve">5,00 % </w:t>
      </w:r>
      <w:r w:rsidRPr="00AD1F4C">
        <w:rPr>
          <w:rFonts w:cs="Arial"/>
          <w:u w:val="single"/>
        </w:rPr>
        <w:t>skupne vrednosti okvirnega sporazuma (z DDV)/</w:t>
      </w:r>
      <w:r w:rsidRPr="00AD1F4C">
        <w:rPr>
          <w:u w:val="single"/>
        </w:rPr>
        <w:t>5,00 %</w:t>
      </w:r>
      <w:r w:rsidRPr="00AD1F4C">
        <w:rPr>
          <w:rFonts w:cs="Arial"/>
          <w:u w:val="single"/>
        </w:rPr>
        <w:t xml:space="preserve"> pogodbene vrednosti (z DDV).</w:t>
      </w:r>
    </w:p>
    <w:p w14:paraId="2454B42C" w14:textId="77777777" w:rsidR="00EB7B30" w:rsidRPr="00AD1F4C" w:rsidRDefault="00EB7B30" w:rsidP="00EB7B30">
      <w:pPr>
        <w:rPr>
          <w:rFonts w:cs="Arial"/>
        </w:rPr>
      </w:pPr>
    </w:p>
    <w:p w14:paraId="6090D11A" w14:textId="3B017B6E" w:rsidR="00EB7B30" w:rsidRPr="00AD1F4C" w:rsidRDefault="00EB7B30" w:rsidP="00EB7B30">
      <w:pPr>
        <w:rPr>
          <w:rFonts w:cs="Arial"/>
        </w:rPr>
      </w:pPr>
      <w:r w:rsidRPr="00AD1F4C">
        <w:rPr>
          <w:rFonts w:cs="Arial"/>
        </w:rPr>
        <w:t>Ponudnik se odreka vsem ugovorom proti tako izpolnjeni menici in se zavezuje menico plačati, ko dospe</w:t>
      </w:r>
      <w:r w:rsidR="008C7E01" w:rsidRPr="00AD1F4C">
        <w:rPr>
          <w:rFonts w:cs="Arial"/>
        </w:rPr>
        <w:t xml:space="preserve">, v </w:t>
      </w:r>
      <w:r w:rsidR="00A136A6" w:rsidRPr="00AD1F4C">
        <w:rPr>
          <w:rFonts w:cs="Arial"/>
        </w:rPr>
        <w:t>plačilo</w:t>
      </w:r>
      <w:r w:rsidRPr="00AD1F4C">
        <w:rPr>
          <w:rFonts w:cs="Arial"/>
        </w:rPr>
        <w:t>.</w:t>
      </w:r>
    </w:p>
    <w:p w14:paraId="2EB2B979" w14:textId="77777777" w:rsidR="00EB7B30" w:rsidRPr="00AD1F4C" w:rsidRDefault="00EB7B30" w:rsidP="00EB7B30">
      <w:pPr>
        <w:rPr>
          <w:rFonts w:cs="Arial"/>
        </w:rPr>
      </w:pPr>
    </w:p>
    <w:p w14:paraId="1982276F" w14:textId="77777777" w:rsidR="00EB7B30" w:rsidRPr="00AD1F4C" w:rsidRDefault="00EB7B30" w:rsidP="00EB7B30">
      <w:pPr>
        <w:rPr>
          <w:rFonts w:cs="Arial"/>
        </w:rPr>
      </w:pPr>
      <w:r w:rsidRPr="00AD1F4C">
        <w:rPr>
          <w:rFonts w:cs="Arial"/>
        </w:rPr>
        <w:t>Menični znesek se nakaže na račun naročnika. Ponudnik izjavlja, da se zaveda pravnih posledic izdaje menice v zavarovanje. Menica naj se izpolni s klavzulo »BREZ PROTESTA«.</w:t>
      </w:r>
    </w:p>
    <w:p w14:paraId="312F83F3" w14:textId="77777777" w:rsidR="00EB7B30" w:rsidRPr="00AD1F4C" w:rsidRDefault="00EB7B30" w:rsidP="00EB7B30">
      <w:pPr>
        <w:rPr>
          <w:rFonts w:cs="Arial"/>
        </w:rPr>
      </w:pPr>
    </w:p>
    <w:p w14:paraId="06E5C4B7" w14:textId="77777777" w:rsidR="00EB7B30" w:rsidRPr="00AD1F4C" w:rsidRDefault="00EB7B30" w:rsidP="00EB7B30">
      <w:pPr>
        <w:rPr>
          <w:rFonts w:cs="Arial"/>
        </w:rPr>
      </w:pPr>
      <w:r w:rsidRPr="00AD1F4C">
        <w:rPr>
          <w:rFonts w:cs="Arial"/>
        </w:rPr>
        <w:t xml:space="preserve">Ponudnik hkrati pooblaščam naročnika </w:t>
      </w:r>
      <w:r w:rsidRPr="00AD1F4C">
        <w:t>Javno podjetje Nigrad, komunalno podjetje, d. o. o, Zagrebška cesta 30, 2000 Maribor</w:t>
      </w:r>
      <w:r w:rsidRPr="00AD1F4C">
        <w:rPr>
          <w:rFonts w:cs="Arial"/>
        </w:rPr>
        <w:t>, da predloži menico na unovčenje in izrecno dovoljujem banki izplačilo take menice.</w:t>
      </w:r>
    </w:p>
    <w:p w14:paraId="37B8663D" w14:textId="77777777" w:rsidR="00EB7B30" w:rsidRPr="00AD1F4C" w:rsidRDefault="00EB7B30" w:rsidP="00EB7B30">
      <w:pPr>
        <w:rPr>
          <w:rFonts w:cs="Arial"/>
        </w:rPr>
      </w:pPr>
    </w:p>
    <w:p w14:paraId="3837101F" w14:textId="77777777" w:rsidR="00EB7B30" w:rsidRPr="00AD1F4C" w:rsidRDefault="00EB7B30" w:rsidP="00EB7B30">
      <w:pPr>
        <w:rPr>
          <w:rFonts w:cs="Arial"/>
        </w:rPr>
      </w:pPr>
      <w:r w:rsidRPr="00AD1F4C">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B7B30" w:rsidRPr="00AD1F4C" w14:paraId="4209B8DC" w14:textId="77777777" w:rsidTr="00EB7B30">
        <w:tc>
          <w:tcPr>
            <w:tcW w:w="9107" w:type="dxa"/>
            <w:tcBorders>
              <w:top w:val="nil"/>
              <w:left w:val="nil"/>
              <w:bottom w:val="single" w:sz="4" w:space="0" w:color="auto"/>
              <w:right w:val="nil"/>
            </w:tcBorders>
            <w:hideMark/>
          </w:tcPr>
          <w:p w14:paraId="3372468F" w14:textId="0252A82A" w:rsidR="00EB7B30" w:rsidRPr="00AD1F4C" w:rsidRDefault="00EB7B30">
            <w:pPr>
              <w:widowControl w:val="0"/>
              <w:tabs>
                <w:tab w:val="left" w:pos="90"/>
                <w:tab w:val="left" w:pos="964"/>
              </w:tabs>
              <w:autoSpaceDE w:val="0"/>
              <w:autoSpaceDN w:val="0"/>
              <w:adjustRightInd w:val="0"/>
              <w:jc w:val="center"/>
              <w:rPr>
                <w:rFonts w:cs="Times New Roman"/>
              </w:rPr>
            </w:pPr>
            <w:r w:rsidRPr="00AD1F4C">
              <w:t xml:space="preserve">SI56 </w:t>
            </w:r>
            <w:r w:rsidR="008C7E01" w:rsidRPr="00AD1F4C">
              <w:fldChar w:fldCharType="begin">
                <w:ffData>
                  <w:name w:val=""/>
                  <w:enabled/>
                  <w:calcOnExit w:val="0"/>
                  <w:textInput/>
                </w:ffData>
              </w:fldChar>
            </w:r>
            <w:r w:rsidR="008C7E01" w:rsidRPr="00AD1F4C">
              <w:instrText xml:space="preserve"> FORMTEXT </w:instrText>
            </w:r>
            <w:r w:rsidR="008C7E01" w:rsidRPr="00AD1F4C">
              <w:fldChar w:fldCharType="separate"/>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fldChar w:fldCharType="end"/>
            </w:r>
            <w:r w:rsidRPr="00AD1F4C">
              <w:t xml:space="preserve">, odprt pri </w:t>
            </w:r>
            <w:r w:rsidR="008C7E01" w:rsidRPr="00AD1F4C">
              <w:fldChar w:fldCharType="begin">
                <w:ffData>
                  <w:name w:val=""/>
                  <w:enabled/>
                  <w:calcOnExit w:val="0"/>
                  <w:textInput/>
                </w:ffData>
              </w:fldChar>
            </w:r>
            <w:r w:rsidR="008C7E01" w:rsidRPr="00AD1F4C">
              <w:instrText xml:space="preserve"> FORMTEXT </w:instrText>
            </w:r>
            <w:r w:rsidR="008C7E01" w:rsidRPr="00AD1F4C">
              <w:fldChar w:fldCharType="separate"/>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fldChar w:fldCharType="end"/>
            </w:r>
          </w:p>
        </w:tc>
      </w:tr>
      <w:tr w:rsidR="00EB7B30" w:rsidRPr="00AD1F4C" w14:paraId="17A75FFF" w14:textId="77777777" w:rsidTr="00EB7B30">
        <w:tc>
          <w:tcPr>
            <w:tcW w:w="9107" w:type="dxa"/>
            <w:tcBorders>
              <w:top w:val="single" w:sz="4" w:space="0" w:color="auto"/>
              <w:left w:val="nil"/>
              <w:bottom w:val="single" w:sz="4" w:space="0" w:color="auto"/>
              <w:right w:val="nil"/>
            </w:tcBorders>
            <w:hideMark/>
          </w:tcPr>
          <w:p w14:paraId="0A05B2C2" w14:textId="721EBE13" w:rsidR="00EB7B30" w:rsidRPr="00AD1F4C" w:rsidRDefault="00EB7B30">
            <w:pPr>
              <w:widowControl w:val="0"/>
              <w:tabs>
                <w:tab w:val="left" w:pos="90"/>
                <w:tab w:val="left" w:pos="964"/>
              </w:tabs>
              <w:autoSpaceDE w:val="0"/>
              <w:autoSpaceDN w:val="0"/>
              <w:adjustRightInd w:val="0"/>
              <w:jc w:val="center"/>
            </w:pPr>
            <w:r w:rsidRPr="00AD1F4C">
              <w:t xml:space="preserve">SI56 </w:t>
            </w:r>
            <w:r w:rsidR="008C7E01" w:rsidRPr="00AD1F4C">
              <w:fldChar w:fldCharType="begin">
                <w:ffData>
                  <w:name w:val=""/>
                  <w:enabled/>
                  <w:calcOnExit w:val="0"/>
                  <w:textInput/>
                </w:ffData>
              </w:fldChar>
            </w:r>
            <w:r w:rsidR="008C7E01" w:rsidRPr="00AD1F4C">
              <w:instrText xml:space="preserve"> FORMTEXT </w:instrText>
            </w:r>
            <w:r w:rsidR="008C7E01" w:rsidRPr="00AD1F4C">
              <w:fldChar w:fldCharType="separate"/>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fldChar w:fldCharType="end"/>
            </w:r>
            <w:r w:rsidRPr="00AD1F4C">
              <w:t xml:space="preserve">, odprt pri </w:t>
            </w:r>
            <w:r w:rsidR="008C7E01" w:rsidRPr="00AD1F4C">
              <w:fldChar w:fldCharType="begin">
                <w:ffData>
                  <w:name w:val=""/>
                  <w:enabled/>
                  <w:calcOnExit w:val="0"/>
                  <w:textInput/>
                </w:ffData>
              </w:fldChar>
            </w:r>
            <w:r w:rsidR="008C7E01" w:rsidRPr="00AD1F4C">
              <w:instrText xml:space="preserve"> FORMTEXT </w:instrText>
            </w:r>
            <w:r w:rsidR="008C7E01" w:rsidRPr="00AD1F4C">
              <w:fldChar w:fldCharType="separate"/>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fldChar w:fldCharType="end"/>
            </w:r>
          </w:p>
        </w:tc>
      </w:tr>
      <w:tr w:rsidR="00EB7B30" w:rsidRPr="00AD1F4C" w14:paraId="10687CBE" w14:textId="77777777" w:rsidTr="00EB7B30">
        <w:tc>
          <w:tcPr>
            <w:tcW w:w="9107" w:type="dxa"/>
            <w:tcBorders>
              <w:top w:val="single" w:sz="4" w:space="0" w:color="auto"/>
              <w:left w:val="nil"/>
              <w:bottom w:val="single" w:sz="4" w:space="0" w:color="auto"/>
              <w:right w:val="nil"/>
            </w:tcBorders>
            <w:hideMark/>
          </w:tcPr>
          <w:p w14:paraId="0B1A70DD" w14:textId="564CD92E" w:rsidR="00EB7B30" w:rsidRPr="00AD1F4C" w:rsidRDefault="00EB7B30">
            <w:pPr>
              <w:widowControl w:val="0"/>
              <w:tabs>
                <w:tab w:val="left" w:pos="90"/>
                <w:tab w:val="left" w:pos="964"/>
              </w:tabs>
              <w:autoSpaceDE w:val="0"/>
              <w:autoSpaceDN w:val="0"/>
              <w:adjustRightInd w:val="0"/>
              <w:jc w:val="center"/>
            </w:pPr>
            <w:r w:rsidRPr="00AD1F4C">
              <w:lastRenderedPageBreak/>
              <w:t xml:space="preserve">SI56 </w:t>
            </w:r>
            <w:r w:rsidR="008C7E01" w:rsidRPr="00AD1F4C">
              <w:fldChar w:fldCharType="begin">
                <w:ffData>
                  <w:name w:val=""/>
                  <w:enabled/>
                  <w:calcOnExit w:val="0"/>
                  <w:textInput/>
                </w:ffData>
              </w:fldChar>
            </w:r>
            <w:r w:rsidR="008C7E01" w:rsidRPr="00AD1F4C">
              <w:instrText xml:space="preserve"> FORMTEXT </w:instrText>
            </w:r>
            <w:r w:rsidR="008C7E01" w:rsidRPr="00AD1F4C">
              <w:fldChar w:fldCharType="separate"/>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fldChar w:fldCharType="end"/>
            </w:r>
            <w:r w:rsidRPr="00AD1F4C">
              <w:t xml:space="preserve">, odprt pri </w:t>
            </w:r>
            <w:r w:rsidR="008C7E01" w:rsidRPr="00AD1F4C">
              <w:fldChar w:fldCharType="begin">
                <w:ffData>
                  <w:name w:val=""/>
                  <w:enabled/>
                  <w:calcOnExit w:val="0"/>
                  <w:textInput/>
                </w:ffData>
              </w:fldChar>
            </w:r>
            <w:r w:rsidR="008C7E01" w:rsidRPr="00AD1F4C">
              <w:instrText xml:space="preserve"> FORMTEXT </w:instrText>
            </w:r>
            <w:r w:rsidR="008C7E01" w:rsidRPr="00AD1F4C">
              <w:fldChar w:fldCharType="separate"/>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rPr>
                <w:noProof/>
              </w:rPr>
              <w:t> </w:t>
            </w:r>
            <w:r w:rsidR="008C7E01" w:rsidRPr="00AD1F4C">
              <w:fldChar w:fldCharType="end"/>
            </w:r>
          </w:p>
        </w:tc>
      </w:tr>
    </w:tbl>
    <w:p w14:paraId="1386502E" w14:textId="77777777" w:rsidR="00EB7B30" w:rsidRPr="00AD1F4C" w:rsidRDefault="00EB7B30" w:rsidP="00EB7B30">
      <w:pPr>
        <w:rPr>
          <w:rFonts w:ascii="Arial" w:hAnsi="Arial"/>
          <w:sz w:val="20"/>
        </w:rPr>
      </w:pPr>
    </w:p>
    <w:p w14:paraId="22BEAF4F" w14:textId="77777777" w:rsidR="00EB7B30" w:rsidRPr="00AD1F4C" w:rsidRDefault="00EB7B30" w:rsidP="00EB7B30">
      <w:pPr>
        <w:rPr>
          <w:rFonts w:cs="Arial"/>
        </w:rPr>
      </w:pPr>
      <w:r w:rsidRPr="00AD1F4C">
        <w:rPr>
          <w:rFonts w:cs="Arial"/>
        </w:rPr>
        <w:t>V primeru odprtja dodatnega računa, ki ni zgoraj naveden, izrecno dovoljujem izplačilo menice in pooblaščam banko, pri kateri je takšen račun odprt, da izvede plačilo.</w:t>
      </w:r>
    </w:p>
    <w:p w14:paraId="08581ED4" w14:textId="77777777" w:rsidR="00EB7B30" w:rsidRPr="00AD1F4C" w:rsidRDefault="00EB7B30" w:rsidP="00EB7B30">
      <w:pPr>
        <w:rPr>
          <w:rFonts w:cs="Arial"/>
        </w:rPr>
      </w:pPr>
    </w:p>
    <w:p w14:paraId="37A3562D" w14:textId="77777777" w:rsidR="00EB7B30" w:rsidRPr="00AD1F4C" w:rsidRDefault="00EB7B30" w:rsidP="00EB7B30">
      <w:pPr>
        <w:rPr>
          <w:rFonts w:cs="Arial"/>
        </w:rPr>
      </w:pPr>
      <w:r w:rsidRPr="00AD1F4C">
        <w:rPr>
          <w:rFonts w:cs="Arial"/>
          <w:i/>
          <w:iCs/>
        </w:rPr>
        <w:t>Veljavnost: za celoten čas trajanja garancijskega roka, podaljšano za dodatnih 30 (trideset) dni po izteku garancijskega roka določenega v okvirnem sporazumu/pogodbi, z možnostjo podaljšanja na zahtevo naročnika.</w:t>
      </w:r>
    </w:p>
    <w:p w14:paraId="102DC7CE" w14:textId="77777777" w:rsidR="00EB7B30" w:rsidRPr="00AD1F4C" w:rsidRDefault="00EB7B30" w:rsidP="00EB7B30">
      <w:pPr>
        <w:rPr>
          <w:rFonts w:cs="Arial"/>
        </w:rPr>
      </w:pPr>
    </w:p>
    <w:p w14:paraId="4756D9F1" w14:textId="77777777" w:rsidR="00EB7B30" w:rsidRPr="00AD1F4C" w:rsidRDefault="00EB7B30" w:rsidP="00EB7B30">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B7B30" w:rsidRPr="00AD1F4C" w14:paraId="79045167" w14:textId="77777777" w:rsidTr="00EB7B30">
        <w:tc>
          <w:tcPr>
            <w:tcW w:w="3430" w:type="dxa"/>
            <w:hideMark/>
          </w:tcPr>
          <w:p w14:paraId="69F3BD8D" w14:textId="77777777" w:rsidR="00EB7B30" w:rsidRPr="00AD1F4C" w:rsidRDefault="00EB7B30">
            <w:pPr>
              <w:widowControl w:val="0"/>
              <w:tabs>
                <w:tab w:val="left" w:pos="5580"/>
              </w:tabs>
              <w:autoSpaceDE w:val="0"/>
              <w:autoSpaceDN w:val="0"/>
              <w:adjustRightInd w:val="0"/>
              <w:spacing w:before="48"/>
              <w:jc w:val="center"/>
              <w:rPr>
                <w:rFonts w:cs="Arial"/>
              </w:rPr>
            </w:pPr>
            <w:r w:rsidRPr="00AD1F4C">
              <w:rPr>
                <w:rFonts w:cs="Arial"/>
              </w:rPr>
              <w:t>Kraj in datum:</w:t>
            </w:r>
          </w:p>
        </w:tc>
        <w:tc>
          <w:tcPr>
            <w:tcW w:w="2067" w:type="dxa"/>
          </w:tcPr>
          <w:p w14:paraId="46BBC39B" w14:textId="77777777" w:rsidR="00EB7B30" w:rsidRPr="00AD1F4C" w:rsidRDefault="00EB7B30">
            <w:pPr>
              <w:widowControl w:val="0"/>
              <w:tabs>
                <w:tab w:val="left" w:pos="5580"/>
              </w:tabs>
              <w:autoSpaceDE w:val="0"/>
              <w:autoSpaceDN w:val="0"/>
              <w:adjustRightInd w:val="0"/>
              <w:spacing w:before="48"/>
              <w:jc w:val="center"/>
              <w:rPr>
                <w:rFonts w:cs="Arial"/>
              </w:rPr>
            </w:pPr>
          </w:p>
        </w:tc>
        <w:tc>
          <w:tcPr>
            <w:tcW w:w="3573" w:type="dxa"/>
            <w:hideMark/>
          </w:tcPr>
          <w:p w14:paraId="2C4BF50A" w14:textId="77777777" w:rsidR="00EB7B30" w:rsidRPr="00AD1F4C" w:rsidRDefault="00EB7B30">
            <w:pPr>
              <w:widowControl w:val="0"/>
              <w:tabs>
                <w:tab w:val="left" w:pos="5580"/>
              </w:tabs>
              <w:autoSpaceDE w:val="0"/>
              <w:autoSpaceDN w:val="0"/>
              <w:adjustRightInd w:val="0"/>
              <w:spacing w:before="48"/>
              <w:jc w:val="center"/>
              <w:rPr>
                <w:rFonts w:cs="Arial"/>
              </w:rPr>
            </w:pPr>
            <w:r w:rsidRPr="00AD1F4C">
              <w:rPr>
                <w:rFonts w:cs="Arial"/>
              </w:rPr>
              <w:t>Žig in podpis odgovorne osebe:</w:t>
            </w:r>
          </w:p>
        </w:tc>
      </w:tr>
      <w:tr w:rsidR="00EB7B30" w:rsidRPr="00AD1F4C" w14:paraId="4D7132BE" w14:textId="77777777" w:rsidTr="00EB7B30">
        <w:tc>
          <w:tcPr>
            <w:tcW w:w="3430" w:type="dxa"/>
            <w:tcBorders>
              <w:top w:val="nil"/>
              <w:left w:val="nil"/>
              <w:bottom w:val="single" w:sz="4" w:space="0" w:color="auto"/>
              <w:right w:val="nil"/>
            </w:tcBorders>
          </w:tcPr>
          <w:p w14:paraId="35B3D547" w14:textId="77777777" w:rsidR="00EB7B30" w:rsidRPr="00AD1F4C" w:rsidRDefault="00EB7B30">
            <w:pPr>
              <w:widowControl w:val="0"/>
              <w:tabs>
                <w:tab w:val="left" w:pos="5580"/>
              </w:tabs>
              <w:autoSpaceDE w:val="0"/>
              <w:autoSpaceDN w:val="0"/>
              <w:adjustRightInd w:val="0"/>
              <w:spacing w:before="48"/>
              <w:jc w:val="center"/>
              <w:rPr>
                <w:rFonts w:cs="Arial"/>
              </w:rPr>
            </w:pPr>
          </w:p>
          <w:p w14:paraId="4F09DE2F" w14:textId="77777777" w:rsidR="00EB7B30" w:rsidRPr="00AD1F4C" w:rsidRDefault="00EB7B30">
            <w:pPr>
              <w:widowControl w:val="0"/>
              <w:tabs>
                <w:tab w:val="left" w:pos="5580"/>
              </w:tabs>
              <w:autoSpaceDE w:val="0"/>
              <w:autoSpaceDN w:val="0"/>
              <w:adjustRightInd w:val="0"/>
              <w:spacing w:before="48"/>
              <w:jc w:val="center"/>
              <w:rPr>
                <w:rFonts w:cs="Arial"/>
              </w:rPr>
            </w:pPr>
          </w:p>
        </w:tc>
        <w:tc>
          <w:tcPr>
            <w:tcW w:w="2067" w:type="dxa"/>
          </w:tcPr>
          <w:p w14:paraId="489D7F4D" w14:textId="77777777" w:rsidR="00EB7B30" w:rsidRPr="00AD1F4C" w:rsidRDefault="00EB7B30">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5D2978B9" w14:textId="77777777" w:rsidR="00EB7B30" w:rsidRPr="00AD1F4C" w:rsidRDefault="00EB7B30">
            <w:pPr>
              <w:widowControl w:val="0"/>
              <w:tabs>
                <w:tab w:val="left" w:pos="5580"/>
              </w:tabs>
              <w:autoSpaceDE w:val="0"/>
              <w:autoSpaceDN w:val="0"/>
              <w:adjustRightInd w:val="0"/>
              <w:spacing w:before="48"/>
              <w:jc w:val="center"/>
              <w:rPr>
                <w:rFonts w:cs="Arial"/>
              </w:rPr>
            </w:pPr>
          </w:p>
          <w:p w14:paraId="1B09438D" w14:textId="77777777" w:rsidR="00EB7B30" w:rsidRPr="00AD1F4C" w:rsidRDefault="00EB7B30">
            <w:pPr>
              <w:widowControl w:val="0"/>
              <w:tabs>
                <w:tab w:val="left" w:pos="5580"/>
              </w:tabs>
              <w:autoSpaceDE w:val="0"/>
              <w:autoSpaceDN w:val="0"/>
              <w:adjustRightInd w:val="0"/>
              <w:spacing w:before="48"/>
              <w:jc w:val="center"/>
              <w:rPr>
                <w:rFonts w:cs="Arial"/>
              </w:rPr>
            </w:pPr>
          </w:p>
        </w:tc>
      </w:tr>
    </w:tbl>
    <w:p w14:paraId="0AB4778C" w14:textId="77777777" w:rsidR="00EB7B30" w:rsidRPr="00AD1F4C" w:rsidRDefault="00EB7B30" w:rsidP="00EB7B30">
      <w:pPr>
        <w:rPr>
          <w:rFonts w:ascii="Arial" w:hAnsi="Arial"/>
          <w:sz w:val="20"/>
        </w:rPr>
      </w:pPr>
    </w:p>
    <w:p w14:paraId="485AE524" w14:textId="77777777" w:rsidR="00185FAA" w:rsidRPr="00AD1F4C" w:rsidRDefault="00185FAA" w:rsidP="00C64B47"/>
    <w:sectPr w:rsidR="00185FAA" w:rsidRPr="00AD1F4C" w:rsidSect="00976C55">
      <w:headerReference w:type="default" r:id="rId11"/>
      <w:footerReference w:type="default" r:id="rId12"/>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A0AAD" w14:textId="77777777" w:rsidR="0061640F" w:rsidRDefault="0061640F" w:rsidP="00CA17AB">
      <w:pPr>
        <w:spacing w:line="240" w:lineRule="auto"/>
      </w:pPr>
      <w:r>
        <w:separator/>
      </w:r>
    </w:p>
  </w:endnote>
  <w:endnote w:type="continuationSeparator" w:id="0">
    <w:p w14:paraId="574670A5" w14:textId="77777777" w:rsidR="0061640F" w:rsidRDefault="0061640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7D1A" w14:textId="511EAF13" w:rsidR="00976C55" w:rsidRPr="003328B1" w:rsidRDefault="00976C55" w:rsidP="003328B1">
    <w:pPr>
      <w:pStyle w:val="Noga"/>
    </w:pPr>
    <w:r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261CE" w:rsidRPr="006261CE">
      <w:rPr>
        <w:color w:val="808080"/>
        <w:sz w:val="14"/>
        <w:szCs w:val="14"/>
      </w:rPr>
      <w:t>3.</w:t>
    </w:r>
    <w:r w:rsidR="000257A8" w:rsidRPr="000257A8">
      <w:rPr>
        <w:color w:val="808080"/>
        <w:sz w:val="14"/>
        <w:szCs w:val="14"/>
      </w:rPr>
      <w:t>753</w:t>
    </w:r>
    <w:r w:rsidR="006261CE" w:rsidRPr="006261CE">
      <w:rPr>
        <w:color w:val="808080"/>
        <w:sz w:val="14"/>
        <w:szCs w:val="14"/>
      </w:rPr>
      <w:t>.500,00 EUR</w:t>
    </w:r>
    <w:r w:rsidRPr="00976C55">
      <w:rPr>
        <w:color w:val="808080"/>
        <w:sz w:val="14"/>
        <w:szCs w:val="14"/>
      </w:rPr>
      <w:t>. Davčna št.: SI56143028. TRR pri OTP banka</w:t>
    </w:r>
    <w:r w:rsidR="000257A8" w:rsidRPr="000257A8">
      <w:rPr>
        <w:color w:val="808080"/>
        <w:sz w:val="14"/>
        <w:szCs w:val="14"/>
      </w:rPr>
      <w:t>,</w:t>
    </w:r>
    <w:r w:rsidRPr="00976C55">
      <w:rPr>
        <w:color w:val="808080"/>
        <w:sz w:val="14"/>
        <w:szCs w:val="14"/>
      </w:rPr>
      <w:t xml:space="preserve"> d. d</w:t>
    </w:r>
    <w:r w:rsidR="000257A8" w:rsidRPr="000257A8">
      <w:rPr>
        <w:color w:val="808080"/>
        <w:sz w:val="14"/>
        <w:szCs w:val="14"/>
      </w:rPr>
      <w:t>.:</w:t>
    </w:r>
    <w:r w:rsidRPr="00976C55">
      <w:rPr>
        <w:color w:val="808080"/>
        <w:sz w:val="14"/>
        <w:szCs w:val="14"/>
      </w:rPr>
      <w:t xml:space="preserve">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EB77" w14:textId="77777777" w:rsidR="0061640F" w:rsidRDefault="0061640F" w:rsidP="00CA17AB">
      <w:pPr>
        <w:spacing w:line="240" w:lineRule="auto"/>
      </w:pPr>
      <w:r>
        <w:separator/>
      </w:r>
    </w:p>
  </w:footnote>
  <w:footnote w:type="continuationSeparator" w:id="0">
    <w:p w14:paraId="569334A6" w14:textId="77777777" w:rsidR="0061640F" w:rsidRDefault="0061640F" w:rsidP="00CA17AB">
      <w:pPr>
        <w:spacing w:line="240" w:lineRule="auto"/>
      </w:pPr>
      <w:r>
        <w:continuationSeparator/>
      </w:r>
    </w:p>
  </w:footnote>
  <w:footnote w:id="1">
    <w:p w14:paraId="62156128" w14:textId="77777777" w:rsidR="00834D3F" w:rsidRDefault="00834D3F" w:rsidP="00834D3F">
      <w:pPr>
        <w:autoSpaceDE w:val="0"/>
        <w:autoSpaceDN w:val="0"/>
        <w:adjustRightInd w:val="0"/>
        <w:rPr>
          <w:rFonts w:cs="Arial"/>
          <w:color w:val="auto"/>
          <w:sz w:val="16"/>
          <w:szCs w:val="16"/>
        </w:rPr>
      </w:pPr>
      <w:r>
        <w:rPr>
          <w:rFonts w:cs="Arial"/>
          <w:b/>
          <w:bCs/>
          <w:iCs/>
          <w:sz w:val="16"/>
          <w:szCs w:val="16"/>
        </w:rPr>
        <w:t xml:space="preserve">Navodila za izpolnitev: </w:t>
      </w:r>
    </w:p>
    <w:p w14:paraId="693D1585" w14:textId="77777777" w:rsidR="00834D3F" w:rsidRDefault="00834D3F" w:rsidP="00834D3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6F6EEC" w14:textId="77777777" w:rsidR="00834D3F" w:rsidRDefault="00834D3F" w:rsidP="00834D3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8FF4B3F" w14:textId="77777777" w:rsidR="00834D3F" w:rsidRDefault="00834D3F" w:rsidP="00834D3F">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8ABCED5" w14:textId="77777777" w:rsidR="00097A6A" w:rsidRDefault="00097A6A" w:rsidP="00097A6A">
      <w:pPr>
        <w:autoSpaceDE w:val="0"/>
        <w:autoSpaceDN w:val="0"/>
        <w:adjustRightInd w:val="0"/>
        <w:rPr>
          <w:rFonts w:cs="Arial"/>
          <w:color w:val="auto"/>
          <w:sz w:val="16"/>
          <w:szCs w:val="16"/>
        </w:rPr>
      </w:pPr>
      <w:r>
        <w:rPr>
          <w:rFonts w:cs="Arial"/>
          <w:b/>
          <w:bCs/>
          <w:iCs/>
          <w:sz w:val="16"/>
          <w:szCs w:val="16"/>
        </w:rPr>
        <w:t xml:space="preserve">Navodila za izpolnitev: </w:t>
      </w:r>
    </w:p>
    <w:p w14:paraId="522A990B" w14:textId="77777777" w:rsidR="00097A6A" w:rsidRDefault="00097A6A" w:rsidP="00097A6A">
      <w:pPr>
        <w:autoSpaceDE w:val="0"/>
        <w:autoSpaceDN w:val="0"/>
        <w:adjustRightInd w:val="0"/>
        <w:rPr>
          <w:rFonts w:cs="Arial"/>
          <w:sz w:val="16"/>
          <w:szCs w:val="16"/>
        </w:rPr>
      </w:pPr>
      <w:r>
        <w:rPr>
          <w:rFonts w:cs="Arial"/>
          <w:sz w:val="16"/>
          <w:szCs w:val="16"/>
        </w:rPr>
        <w:t>- Obrazec je potrebno izpolniti v primeru, da ponudnik nastopa s podizvajalci;</w:t>
      </w:r>
    </w:p>
    <w:p w14:paraId="473E28C4" w14:textId="77777777" w:rsidR="00097A6A" w:rsidRDefault="00097A6A" w:rsidP="00097A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6AEC504" w14:textId="77777777" w:rsidR="00097A6A" w:rsidRDefault="00097A6A" w:rsidP="00097A6A">
      <w:pPr>
        <w:autoSpaceDE w:val="0"/>
        <w:autoSpaceDN w:val="0"/>
        <w:adjustRightInd w:val="0"/>
        <w:rPr>
          <w:rFonts w:cs="Arial"/>
          <w:sz w:val="16"/>
          <w:szCs w:val="16"/>
        </w:rPr>
      </w:pPr>
      <w:r>
        <w:rPr>
          <w:rFonts w:cs="Arial"/>
          <w:b/>
          <w:bCs/>
          <w:iCs/>
          <w:sz w:val="16"/>
          <w:szCs w:val="16"/>
        </w:rPr>
        <w:t xml:space="preserve">Navodila za izpolnitev: </w:t>
      </w:r>
    </w:p>
    <w:p w14:paraId="69C8EDD0" w14:textId="77777777" w:rsidR="00097A6A" w:rsidRDefault="00097A6A" w:rsidP="00097A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C5829B7" w14:textId="77777777" w:rsidR="00097A6A" w:rsidRDefault="00097A6A" w:rsidP="00097A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D453390" w14:textId="77777777" w:rsidR="00EF1937" w:rsidRDefault="00EF1937" w:rsidP="00EF1937">
      <w:pPr>
        <w:autoSpaceDE w:val="0"/>
        <w:autoSpaceDN w:val="0"/>
        <w:adjustRightInd w:val="0"/>
        <w:rPr>
          <w:rFonts w:cs="Arial"/>
          <w:color w:val="auto"/>
          <w:sz w:val="16"/>
          <w:szCs w:val="16"/>
        </w:rPr>
      </w:pPr>
      <w:r>
        <w:rPr>
          <w:rFonts w:cs="Arial"/>
          <w:b/>
          <w:bCs/>
          <w:iCs/>
          <w:sz w:val="16"/>
          <w:szCs w:val="16"/>
        </w:rPr>
        <w:t xml:space="preserve">Navodila za izpolnitev: </w:t>
      </w:r>
    </w:p>
    <w:p w14:paraId="22D7EC3D" w14:textId="77777777" w:rsidR="00EF1937" w:rsidRDefault="00EF1937" w:rsidP="00EF19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508E9A3B" w14:textId="77777777" w:rsidR="00EF1937" w:rsidRDefault="00EF1937" w:rsidP="00EF1937">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5">
    <w:p w14:paraId="1697353C" w14:textId="77777777" w:rsidR="00F35C44" w:rsidRDefault="00F35C44" w:rsidP="00F35C44">
      <w:pPr>
        <w:ind w:left="142" w:hanging="142"/>
        <w:rPr>
          <w:rFonts w:ascii="Times New Roman" w:hAnsi="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756AC" w14:textId="714791F3" w:rsidR="00CA17AB" w:rsidRDefault="00F707A7">
    <w:pPr>
      <w:pStyle w:val="Glava"/>
    </w:pPr>
    <w:r w:rsidRPr="001D7645">
      <w:rPr>
        <w:noProof/>
      </w:rPr>
      <w:drawing>
        <wp:inline distT="0" distB="0" distL="0" distR="0" wp14:anchorId="79D79403" wp14:editId="53260B4F">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660"/>
    <w:multiLevelType w:val="hybridMultilevel"/>
    <w:tmpl w:val="F7123138"/>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7F207E"/>
    <w:multiLevelType w:val="hybridMultilevel"/>
    <w:tmpl w:val="991C648E"/>
    <w:lvl w:ilvl="0" w:tplc="15B62BFA">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34405F"/>
    <w:multiLevelType w:val="hybridMultilevel"/>
    <w:tmpl w:val="975EA13C"/>
    <w:lvl w:ilvl="0" w:tplc="15B62BFA">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6" w15:restartNumberingAfterBreak="0">
    <w:nsid w:val="0A772783"/>
    <w:multiLevelType w:val="hybridMultilevel"/>
    <w:tmpl w:val="E8942BBC"/>
    <w:lvl w:ilvl="0" w:tplc="22EC185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647AC3"/>
    <w:multiLevelType w:val="hybridMultilevel"/>
    <w:tmpl w:val="9A88C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359C5"/>
    <w:multiLevelType w:val="hybridMultilevel"/>
    <w:tmpl w:val="4D58C1EE"/>
    <w:lvl w:ilvl="0" w:tplc="A26EDAD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330407E"/>
    <w:multiLevelType w:val="hybridMultilevel"/>
    <w:tmpl w:val="E136798C"/>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8F241B4"/>
    <w:multiLevelType w:val="multilevel"/>
    <w:tmpl w:val="D06C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803DF6"/>
    <w:multiLevelType w:val="multilevel"/>
    <w:tmpl w:val="854C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044A6E"/>
    <w:multiLevelType w:val="hybridMultilevel"/>
    <w:tmpl w:val="575CB740"/>
    <w:lvl w:ilvl="0" w:tplc="15B62BFA">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FC1787"/>
    <w:multiLevelType w:val="hybridMultilevel"/>
    <w:tmpl w:val="773EF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BB2CFF"/>
    <w:multiLevelType w:val="hybridMultilevel"/>
    <w:tmpl w:val="C89CB73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6E12267"/>
    <w:multiLevelType w:val="hybridMultilevel"/>
    <w:tmpl w:val="28B4EE7E"/>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78143E"/>
    <w:multiLevelType w:val="hybridMultilevel"/>
    <w:tmpl w:val="7696D09E"/>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083635"/>
    <w:multiLevelType w:val="hybridMultilevel"/>
    <w:tmpl w:val="9DB49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112EFC"/>
    <w:multiLevelType w:val="hybridMultilevel"/>
    <w:tmpl w:val="6772E8E8"/>
    <w:lvl w:ilvl="0" w:tplc="51968276">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253763"/>
    <w:multiLevelType w:val="hybridMultilevel"/>
    <w:tmpl w:val="FF982B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D7F216B"/>
    <w:multiLevelType w:val="hybridMultilevel"/>
    <w:tmpl w:val="617AD930"/>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E4C2AF6"/>
    <w:multiLevelType w:val="hybridMultilevel"/>
    <w:tmpl w:val="D1D431CA"/>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F7365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30C54E6"/>
    <w:multiLevelType w:val="hybridMultilevel"/>
    <w:tmpl w:val="93C42BB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AA4B90"/>
    <w:multiLevelType w:val="hybridMultilevel"/>
    <w:tmpl w:val="238E7F5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F8410A"/>
    <w:multiLevelType w:val="multilevel"/>
    <w:tmpl w:val="B12ED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6228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675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7336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3373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0229838">
    <w:abstractNumId w:val="1"/>
  </w:num>
  <w:num w:numId="6" w16cid:durableId="826634734">
    <w:abstractNumId w:val="31"/>
  </w:num>
  <w:num w:numId="7" w16cid:durableId="1323773826">
    <w:abstractNumId w:val="23"/>
  </w:num>
  <w:num w:numId="8" w16cid:durableId="1162623069">
    <w:abstractNumId w:val="29"/>
  </w:num>
  <w:num w:numId="9" w16cid:durableId="1055736718">
    <w:abstractNumId w:val="33"/>
  </w:num>
  <w:num w:numId="10" w16cid:durableId="325328285">
    <w:abstractNumId w:val="6"/>
  </w:num>
  <w:num w:numId="11" w16cid:durableId="1808931069">
    <w:abstractNumId w:val="26"/>
  </w:num>
  <w:num w:numId="12" w16cid:durableId="435557799">
    <w:abstractNumId w:val="5"/>
  </w:num>
  <w:num w:numId="13" w16cid:durableId="312636680">
    <w:abstractNumId w:val="19"/>
  </w:num>
  <w:num w:numId="14" w16cid:durableId="11249300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5598766">
    <w:abstractNumId w:val="24"/>
  </w:num>
  <w:num w:numId="16" w16cid:durableId="410004787">
    <w:abstractNumId w:val="18"/>
  </w:num>
  <w:num w:numId="17" w16cid:durableId="1973905855">
    <w:abstractNumId w:val="7"/>
  </w:num>
  <w:num w:numId="18" w16cid:durableId="1865751682">
    <w:abstractNumId w:val="4"/>
  </w:num>
  <w:num w:numId="19" w16cid:durableId="522596912">
    <w:abstractNumId w:val="16"/>
  </w:num>
  <w:num w:numId="20" w16cid:durableId="1056854245">
    <w:abstractNumId w:val="15"/>
  </w:num>
  <w:num w:numId="21" w16cid:durableId="316343244">
    <w:abstractNumId w:val="30"/>
  </w:num>
  <w:num w:numId="22" w16cid:durableId="1709917194">
    <w:abstractNumId w:val="35"/>
  </w:num>
  <w:num w:numId="23" w16cid:durableId="999622369">
    <w:abstractNumId w:val="14"/>
  </w:num>
  <w:num w:numId="24" w16cid:durableId="1638603484">
    <w:abstractNumId w:val="13"/>
  </w:num>
  <w:num w:numId="25" w16cid:durableId="1406492985">
    <w:abstractNumId w:val="11"/>
  </w:num>
  <w:num w:numId="26" w16cid:durableId="492918378">
    <w:abstractNumId w:val="37"/>
  </w:num>
  <w:num w:numId="27" w16cid:durableId="1581135889">
    <w:abstractNumId w:val="12"/>
  </w:num>
  <w:num w:numId="28" w16cid:durableId="140924445">
    <w:abstractNumId w:val="27"/>
  </w:num>
  <w:num w:numId="29" w16cid:durableId="99037284">
    <w:abstractNumId w:val="17"/>
  </w:num>
  <w:num w:numId="30" w16cid:durableId="1877965506">
    <w:abstractNumId w:val="25"/>
  </w:num>
  <w:num w:numId="31" w16cid:durableId="1801996156">
    <w:abstractNumId w:val="21"/>
  </w:num>
  <w:num w:numId="32" w16cid:durableId="1414427725">
    <w:abstractNumId w:val="0"/>
  </w:num>
  <w:num w:numId="33" w16cid:durableId="773869634">
    <w:abstractNumId w:val="22"/>
  </w:num>
  <w:num w:numId="34" w16cid:durableId="1854303268">
    <w:abstractNumId w:val="32"/>
  </w:num>
  <w:num w:numId="35" w16cid:durableId="1144469119">
    <w:abstractNumId w:val="36"/>
  </w:num>
  <w:num w:numId="36" w16cid:durableId="676155404">
    <w:abstractNumId w:val="9"/>
  </w:num>
  <w:num w:numId="37" w16cid:durableId="707947188">
    <w:abstractNumId w:val="34"/>
  </w:num>
  <w:num w:numId="38" w16cid:durableId="185797078">
    <w:abstractNumId w:val="8"/>
  </w:num>
  <w:num w:numId="39" w16cid:durableId="17396113">
    <w:abstractNumId w:val="2"/>
    <w:lvlOverride w:ilvl="0">
      <w:startOverride w:val="3"/>
    </w:lvlOverride>
  </w:num>
  <w:num w:numId="40" w16cid:durableId="133639707">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D3F"/>
    <w:rsid w:val="00000EC6"/>
    <w:rsid w:val="00021E99"/>
    <w:rsid w:val="00023B8D"/>
    <w:rsid w:val="0002403E"/>
    <w:rsid w:val="000257A8"/>
    <w:rsid w:val="0003795B"/>
    <w:rsid w:val="00047C2B"/>
    <w:rsid w:val="00055227"/>
    <w:rsid w:val="00064AD9"/>
    <w:rsid w:val="000922E0"/>
    <w:rsid w:val="00092BEB"/>
    <w:rsid w:val="00096E64"/>
    <w:rsid w:val="00097A6A"/>
    <w:rsid w:val="000A1655"/>
    <w:rsid w:val="000B17D2"/>
    <w:rsid w:val="000B65D3"/>
    <w:rsid w:val="000D532C"/>
    <w:rsid w:val="000D7B85"/>
    <w:rsid w:val="000F28ED"/>
    <w:rsid w:val="000F5B83"/>
    <w:rsid w:val="00120D9C"/>
    <w:rsid w:val="00121C55"/>
    <w:rsid w:val="0012380E"/>
    <w:rsid w:val="00127AAA"/>
    <w:rsid w:val="00133929"/>
    <w:rsid w:val="00142EDC"/>
    <w:rsid w:val="0014451D"/>
    <w:rsid w:val="00162E6A"/>
    <w:rsid w:val="00166B41"/>
    <w:rsid w:val="0017011F"/>
    <w:rsid w:val="00173398"/>
    <w:rsid w:val="00183F6B"/>
    <w:rsid w:val="00185FAA"/>
    <w:rsid w:val="00192685"/>
    <w:rsid w:val="00194254"/>
    <w:rsid w:val="001950B0"/>
    <w:rsid w:val="00196A28"/>
    <w:rsid w:val="001A1567"/>
    <w:rsid w:val="001B0B70"/>
    <w:rsid w:val="001B3AC5"/>
    <w:rsid w:val="001C5F3F"/>
    <w:rsid w:val="001D6153"/>
    <w:rsid w:val="001E3863"/>
    <w:rsid w:val="001E522E"/>
    <w:rsid w:val="001E5510"/>
    <w:rsid w:val="001F5294"/>
    <w:rsid w:val="001F672C"/>
    <w:rsid w:val="00201D3C"/>
    <w:rsid w:val="00217809"/>
    <w:rsid w:val="0024406F"/>
    <w:rsid w:val="0024500A"/>
    <w:rsid w:val="00245455"/>
    <w:rsid w:val="002472EC"/>
    <w:rsid w:val="0025411D"/>
    <w:rsid w:val="00255778"/>
    <w:rsid w:val="00262C41"/>
    <w:rsid w:val="002734D3"/>
    <w:rsid w:val="00287495"/>
    <w:rsid w:val="00293117"/>
    <w:rsid w:val="002A046F"/>
    <w:rsid w:val="002D3A93"/>
    <w:rsid w:val="002D5213"/>
    <w:rsid w:val="002D703E"/>
    <w:rsid w:val="002E1AE1"/>
    <w:rsid w:val="002F4299"/>
    <w:rsid w:val="002F5F56"/>
    <w:rsid w:val="00301DDB"/>
    <w:rsid w:val="003024D3"/>
    <w:rsid w:val="00307B51"/>
    <w:rsid w:val="003132BA"/>
    <w:rsid w:val="00317129"/>
    <w:rsid w:val="003214D8"/>
    <w:rsid w:val="003328B1"/>
    <w:rsid w:val="00346BCD"/>
    <w:rsid w:val="00352FCD"/>
    <w:rsid w:val="003553C3"/>
    <w:rsid w:val="00372201"/>
    <w:rsid w:val="0037230F"/>
    <w:rsid w:val="00373D41"/>
    <w:rsid w:val="00380846"/>
    <w:rsid w:val="00391F6B"/>
    <w:rsid w:val="003A4C8A"/>
    <w:rsid w:val="003C10DF"/>
    <w:rsid w:val="003C3D80"/>
    <w:rsid w:val="003C4520"/>
    <w:rsid w:val="003C4540"/>
    <w:rsid w:val="003D5037"/>
    <w:rsid w:val="003E7C5E"/>
    <w:rsid w:val="003F4D88"/>
    <w:rsid w:val="003F73B6"/>
    <w:rsid w:val="0040249B"/>
    <w:rsid w:val="0043038F"/>
    <w:rsid w:val="0043570F"/>
    <w:rsid w:val="004445B9"/>
    <w:rsid w:val="0045364F"/>
    <w:rsid w:val="004613A1"/>
    <w:rsid w:val="00462658"/>
    <w:rsid w:val="004719B3"/>
    <w:rsid w:val="00471FA3"/>
    <w:rsid w:val="004A220A"/>
    <w:rsid w:val="004B73E9"/>
    <w:rsid w:val="004D07DE"/>
    <w:rsid w:val="004D24E8"/>
    <w:rsid w:val="004D4E9A"/>
    <w:rsid w:val="004E05C2"/>
    <w:rsid w:val="004E0A30"/>
    <w:rsid w:val="004F3462"/>
    <w:rsid w:val="004F46D8"/>
    <w:rsid w:val="00524F3A"/>
    <w:rsid w:val="005252CF"/>
    <w:rsid w:val="00540745"/>
    <w:rsid w:val="00540CCC"/>
    <w:rsid w:val="00546A35"/>
    <w:rsid w:val="00557B8D"/>
    <w:rsid w:val="00571B02"/>
    <w:rsid w:val="00584036"/>
    <w:rsid w:val="00591465"/>
    <w:rsid w:val="005933B2"/>
    <w:rsid w:val="005D6EE8"/>
    <w:rsid w:val="005E25B9"/>
    <w:rsid w:val="005E3E8B"/>
    <w:rsid w:val="005F24A5"/>
    <w:rsid w:val="00602532"/>
    <w:rsid w:val="00610271"/>
    <w:rsid w:val="00613475"/>
    <w:rsid w:val="0061640F"/>
    <w:rsid w:val="00621639"/>
    <w:rsid w:val="006261CE"/>
    <w:rsid w:val="00626A13"/>
    <w:rsid w:val="00652451"/>
    <w:rsid w:val="00664752"/>
    <w:rsid w:val="00666875"/>
    <w:rsid w:val="0068011B"/>
    <w:rsid w:val="0068186E"/>
    <w:rsid w:val="00683917"/>
    <w:rsid w:val="00684914"/>
    <w:rsid w:val="00697921"/>
    <w:rsid w:val="006A10AF"/>
    <w:rsid w:val="006B14A8"/>
    <w:rsid w:val="006B510E"/>
    <w:rsid w:val="006D2F32"/>
    <w:rsid w:val="006D7D71"/>
    <w:rsid w:val="006F4FBB"/>
    <w:rsid w:val="00700045"/>
    <w:rsid w:val="00707DCD"/>
    <w:rsid w:val="00707FDD"/>
    <w:rsid w:val="0071294A"/>
    <w:rsid w:val="00715264"/>
    <w:rsid w:val="007479FD"/>
    <w:rsid w:val="007526EC"/>
    <w:rsid w:val="00752D23"/>
    <w:rsid w:val="00761212"/>
    <w:rsid w:val="007763E2"/>
    <w:rsid w:val="00794EE1"/>
    <w:rsid w:val="007A2EDD"/>
    <w:rsid w:val="007B1FA4"/>
    <w:rsid w:val="007B250E"/>
    <w:rsid w:val="007B2F04"/>
    <w:rsid w:val="007C01C7"/>
    <w:rsid w:val="007E4A9B"/>
    <w:rsid w:val="007E582E"/>
    <w:rsid w:val="007F278C"/>
    <w:rsid w:val="00810422"/>
    <w:rsid w:val="0081618F"/>
    <w:rsid w:val="00816CDC"/>
    <w:rsid w:val="00817222"/>
    <w:rsid w:val="008301AF"/>
    <w:rsid w:val="008340AA"/>
    <w:rsid w:val="00834D3F"/>
    <w:rsid w:val="00836926"/>
    <w:rsid w:val="008719EA"/>
    <w:rsid w:val="00875D95"/>
    <w:rsid w:val="00876C7E"/>
    <w:rsid w:val="00884C31"/>
    <w:rsid w:val="00891F2C"/>
    <w:rsid w:val="00892684"/>
    <w:rsid w:val="008B4633"/>
    <w:rsid w:val="008C28BB"/>
    <w:rsid w:val="008C4812"/>
    <w:rsid w:val="008C6891"/>
    <w:rsid w:val="008C7E01"/>
    <w:rsid w:val="008D1755"/>
    <w:rsid w:val="008E0811"/>
    <w:rsid w:val="008F6808"/>
    <w:rsid w:val="00911B09"/>
    <w:rsid w:val="00925CC8"/>
    <w:rsid w:val="009262B6"/>
    <w:rsid w:val="00927442"/>
    <w:rsid w:val="009302DA"/>
    <w:rsid w:val="00941826"/>
    <w:rsid w:val="00950488"/>
    <w:rsid w:val="00976C55"/>
    <w:rsid w:val="009859C9"/>
    <w:rsid w:val="00993D95"/>
    <w:rsid w:val="00994D54"/>
    <w:rsid w:val="009B1B42"/>
    <w:rsid w:val="009E05D0"/>
    <w:rsid w:val="009E36AF"/>
    <w:rsid w:val="009E4F9F"/>
    <w:rsid w:val="009E6906"/>
    <w:rsid w:val="009E6AE9"/>
    <w:rsid w:val="009F0C7E"/>
    <w:rsid w:val="009F7EAE"/>
    <w:rsid w:val="00A05A4E"/>
    <w:rsid w:val="00A136A6"/>
    <w:rsid w:val="00A22F9A"/>
    <w:rsid w:val="00A36856"/>
    <w:rsid w:val="00A44C2A"/>
    <w:rsid w:val="00A45BF6"/>
    <w:rsid w:val="00A45CA1"/>
    <w:rsid w:val="00A54888"/>
    <w:rsid w:val="00A604E4"/>
    <w:rsid w:val="00A75B05"/>
    <w:rsid w:val="00AA60C2"/>
    <w:rsid w:val="00AB32F1"/>
    <w:rsid w:val="00AD1F4C"/>
    <w:rsid w:val="00AD619A"/>
    <w:rsid w:val="00AE2710"/>
    <w:rsid w:val="00AE38A0"/>
    <w:rsid w:val="00AF0265"/>
    <w:rsid w:val="00AF4959"/>
    <w:rsid w:val="00B16EF8"/>
    <w:rsid w:val="00B232D2"/>
    <w:rsid w:val="00B310E3"/>
    <w:rsid w:val="00B34043"/>
    <w:rsid w:val="00B354DF"/>
    <w:rsid w:val="00B514B0"/>
    <w:rsid w:val="00B75EC8"/>
    <w:rsid w:val="00B804BC"/>
    <w:rsid w:val="00BA0CA8"/>
    <w:rsid w:val="00BA5173"/>
    <w:rsid w:val="00BA604C"/>
    <w:rsid w:val="00BB3033"/>
    <w:rsid w:val="00BB5011"/>
    <w:rsid w:val="00BB50EF"/>
    <w:rsid w:val="00BB68DC"/>
    <w:rsid w:val="00BC2B2F"/>
    <w:rsid w:val="00BC551C"/>
    <w:rsid w:val="00BD34D2"/>
    <w:rsid w:val="00BE7EB0"/>
    <w:rsid w:val="00BF1045"/>
    <w:rsid w:val="00C0714E"/>
    <w:rsid w:val="00C15191"/>
    <w:rsid w:val="00C22A1C"/>
    <w:rsid w:val="00C33A04"/>
    <w:rsid w:val="00C37458"/>
    <w:rsid w:val="00C42AE3"/>
    <w:rsid w:val="00C44FD0"/>
    <w:rsid w:val="00C47D0B"/>
    <w:rsid w:val="00C52A40"/>
    <w:rsid w:val="00C64B47"/>
    <w:rsid w:val="00C77AF9"/>
    <w:rsid w:val="00C91216"/>
    <w:rsid w:val="00C92B64"/>
    <w:rsid w:val="00CA17AB"/>
    <w:rsid w:val="00CA1B6B"/>
    <w:rsid w:val="00CA2AE3"/>
    <w:rsid w:val="00CC4337"/>
    <w:rsid w:val="00CD2502"/>
    <w:rsid w:val="00CD59C9"/>
    <w:rsid w:val="00CE3B5A"/>
    <w:rsid w:val="00CE6C4C"/>
    <w:rsid w:val="00CF572E"/>
    <w:rsid w:val="00D00FEE"/>
    <w:rsid w:val="00D23A81"/>
    <w:rsid w:val="00D31421"/>
    <w:rsid w:val="00D44239"/>
    <w:rsid w:val="00D465A1"/>
    <w:rsid w:val="00D72AAD"/>
    <w:rsid w:val="00D82914"/>
    <w:rsid w:val="00D83A1F"/>
    <w:rsid w:val="00D94C74"/>
    <w:rsid w:val="00DA5531"/>
    <w:rsid w:val="00DB05A9"/>
    <w:rsid w:val="00DB495E"/>
    <w:rsid w:val="00DC6933"/>
    <w:rsid w:val="00DD100F"/>
    <w:rsid w:val="00DE19C0"/>
    <w:rsid w:val="00DE4FA3"/>
    <w:rsid w:val="00DF1876"/>
    <w:rsid w:val="00DF5931"/>
    <w:rsid w:val="00DF662F"/>
    <w:rsid w:val="00DF7E61"/>
    <w:rsid w:val="00E00917"/>
    <w:rsid w:val="00E017A6"/>
    <w:rsid w:val="00E03B71"/>
    <w:rsid w:val="00E05C75"/>
    <w:rsid w:val="00E07EFE"/>
    <w:rsid w:val="00E129E6"/>
    <w:rsid w:val="00E15322"/>
    <w:rsid w:val="00E163FD"/>
    <w:rsid w:val="00E36C42"/>
    <w:rsid w:val="00E412E0"/>
    <w:rsid w:val="00E4576C"/>
    <w:rsid w:val="00E53033"/>
    <w:rsid w:val="00E56DED"/>
    <w:rsid w:val="00E575E3"/>
    <w:rsid w:val="00E61ADA"/>
    <w:rsid w:val="00E61FC1"/>
    <w:rsid w:val="00E62D26"/>
    <w:rsid w:val="00EB2A54"/>
    <w:rsid w:val="00EB31F9"/>
    <w:rsid w:val="00EB493A"/>
    <w:rsid w:val="00EB5F2A"/>
    <w:rsid w:val="00EB6C45"/>
    <w:rsid w:val="00EB7B30"/>
    <w:rsid w:val="00ED001F"/>
    <w:rsid w:val="00ED22EE"/>
    <w:rsid w:val="00ED45CB"/>
    <w:rsid w:val="00ED5E7E"/>
    <w:rsid w:val="00ED7048"/>
    <w:rsid w:val="00EE0137"/>
    <w:rsid w:val="00EE57D9"/>
    <w:rsid w:val="00EF1937"/>
    <w:rsid w:val="00F1572E"/>
    <w:rsid w:val="00F22489"/>
    <w:rsid w:val="00F35C44"/>
    <w:rsid w:val="00F56860"/>
    <w:rsid w:val="00F707A7"/>
    <w:rsid w:val="00F72470"/>
    <w:rsid w:val="00F73F18"/>
    <w:rsid w:val="00F776D4"/>
    <w:rsid w:val="00F825B2"/>
    <w:rsid w:val="00F8285D"/>
    <w:rsid w:val="00F91F47"/>
    <w:rsid w:val="00FB1338"/>
    <w:rsid w:val="00FB2AC6"/>
    <w:rsid w:val="00FE544A"/>
    <w:rsid w:val="00FF59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B86FB"/>
  <w15:docId w15:val="{A7BE5889-4D77-4D49-8546-7C8152D77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1B6B"/>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hAnsi="Arial" w:cs="Times New Roman"/>
      <w:sz w:val="22"/>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color w:val="000000"/>
      <w:sz w:val="22"/>
      <w:szCs w:val="22"/>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color w:val="000000"/>
      <w:sz w:val="22"/>
      <w:szCs w:val="22"/>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hAnsi="Segoe UI" w:cs="Segoe UI"/>
      <w:color w:val="000000"/>
      <w:sz w:val="18"/>
      <w:szCs w:val="18"/>
    </w:rPr>
  </w:style>
  <w:style w:type="character" w:styleId="Hiperpovezava">
    <w:name w:val="Hyperlink"/>
    <w:unhideWhenUsed/>
    <w:rsid w:val="00834D3F"/>
    <w:rPr>
      <w:color w:val="0000FF"/>
      <w:u w:val="single"/>
    </w:rPr>
  </w:style>
  <w:style w:type="paragraph" w:styleId="Naslov">
    <w:name w:val="Title"/>
    <w:basedOn w:val="Navaden"/>
    <w:link w:val="NaslovZnak"/>
    <w:qFormat/>
    <w:rsid w:val="00834D3F"/>
    <w:pPr>
      <w:spacing w:line="240" w:lineRule="auto"/>
      <w:jc w:val="center"/>
    </w:pPr>
    <w:rPr>
      <w:rFonts w:ascii="Arial" w:hAnsi="Arial" w:cs="Times New Roman"/>
      <w:b/>
      <w:color w:val="auto"/>
      <w:sz w:val="32"/>
      <w:szCs w:val="20"/>
    </w:rPr>
  </w:style>
  <w:style w:type="character" w:customStyle="1" w:styleId="NaslovZnak">
    <w:name w:val="Naslov Znak"/>
    <w:link w:val="Naslov"/>
    <w:rsid w:val="00834D3F"/>
    <w:rPr>
      <w:rFonts w:ascii="Arial" w:hAnsi="Arial" w:cs="Times New Roman"/>
      <w:b/>
      <w:sz w:val="32"/>
    </w:rPr>
  </w:style>
  <w:style w:type="paragraph" w:styleId="Telobesedila">
    <w:name w:val="Body Text"/>
    <w:basedOn w:val="Navaden"/>
    <w:link w:val="TelobesedilaZnak"/>
    <w:unhideWhenUsed/>
    <w:rsid w:val="00E129E6"/>
    <w:pPr>
      <w:spacing w:line="240" w:lineRule="auto"/>
    </w:pPr>
    <w:rPr>
      <w:rFonts w:ascii="Arial" w:hAnsi="Arial" w:cs="Times New Roman"/>
      <w:color w:val="auto"/>
      <w:sz w:val="20"/>
      <w:szCs w:val="20"/>
    </w:rPr>
  </w:style>
  <w:style w:type="character" w:customStyle="1" w:styleId="TelobesedilaZnak">
    <w:name w:val="Telo besedila Znak"/>
    <w:link w:val="Telobesedila"/>
    <w:rsid w:val="00834D3F"/>
    <w:rPr>
      <w:rFonts w:ascii="Arial" w:hAnsi="Arial" w:cs="Times New Roman"/>
    </w:rPr>
  </w:style>
  <w:style w:type="paragraph" w:customStyle="1" w:styleId="Poglavje1">
    <w:name w:val="Poglavje 1"/>
    <w:basedOn w:val="Telobesedila"/>
    <w:qFormat/>
    <w:rsid w:val="00E129E6"/>
    <w:pPr>
      <w:numPr>
        <w:numId w:val="1"/>
      </w:numPr>
    </w:pPr>
    <w:rPr>
      <w:b/>
      <w:i/>
      <w:szCs w:val="24"/>
    </w:rPr>
  </w:style>
  <w:style w:type="paragraph" w:customStyle="1" w:styleId="Poglavje2">
    <w:name w:val="Poglavje 2"/>
    <w:basedOn w:val="Telobesedila"/>
    <w:qFormat/>
    <w:rsid w:val="00E129E6"/>
    <w:pPr>
      <w:numPr>
        <w:ilvl w:val="1"/>
        <w:numId w:val="1"/>
      </w:numPr>
    </w:pPr>
    <w:rPr>
      <w:b/>
    </w:rPr>
  </w:style>
  <w:style w:type="paragraph" w:customStyle="1" w:styleId="Poglavje3">
    <w:name w:val="Poglavje 3"/>
    <w:basedOn w:val="Telobesedila"/>
    <w:rsid w:val="00834D3F"/>
    <w:pPr>
      <w:numPr>
        <w:ilvl w:val="2"/>
        <w:numId w:val="1"/>
      </w:numPr>
    </w:pPr>
    <w:rPr>
      <w:b/>
    </w:rPr>
  </w:style>
  <w:style w:type="paragraph" w:styleId="Navadensplet">
    <w:name w:val="Normal (Web)"/>
    <w:basedOn w:val="Navaden"/>
    <w:uiPriority w:val="99"/>
    <w:semiHidden/>
    <w:unhideWhenUsed/>
    <w:rsid w:val="00834D3F"/>
    <w:pPr>
      <w:spacing w:before="100" w:beforeAutospacing="1" w:after="100" w:afterAutospacing="1" w:line="240" w:lineRule="auto"/>
      <w:jc w:val="left"/>
    </w:pPr>
    <w:rPr>
      <w:rFonts w:ascii="Times New Roman" w:hAnsi="Times New Roman" w:cs="Times New Roman"/>
      <w:color w:val="auto"/>
      <w:sz w:val="24"/>
      <w:szCs w:val="24"/>
    </w:rPr>
  </w:style>
  <w:style w:type="character" w:styleId="Sprotnaopomba-sklic">
    <w:name w:val="footnote reference"/>
    <w:semiHidden/>
    <w:unhideWhenUsed/>
    <w:rsid w:val="00834D3F"/>
    <w:rPr>
      <w:vertAlign w:val="superscript"/>
    </w:rPr>
  </w:style>
  <w:style w:type="paragraph" w:styleId="Telobesedila3">
    <w:name w:val="Body Text 3"/>
    <w:basedOn w:val="Navaden"/>
    <w:link w:val="Telobesedila3Znak"/>
    <w:semiHidden/>
    <w:unhideWhenUsed/>
    <w:rsid w:val="00E129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834D3F"/>
    <w:rPr>
      <w:rFonts w:ascii="Arial" w:hAnsi="Arial" w:cs="Times New Roman"/>
    </w:rPr>
  </w:style>
  <w:style w:type="paragraph" w:customStyle="1" w:styleId="pf0">
    <w:name w:val="pf0"/>
    <w:basedOn w:val="Navaden"/>
    <w:rsid w:val="004E0A30"/>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cf01">
    <w:name w:val="cf01"/>
    <w:rsid w:val="004E0A30"/>
    <w:rPr>
      <w:rFonts w:ascii="Segoe UI" w:hAnsi="Segoe UI" w:cs="Segoe UI" w:hint="default"/>
      <w:sz w:val="18"/>
      <w:szCs w:val="18"/>
    </w:rPr>
  </w:style>
  <w:style w:type="paragraph" w:customStyle="1" w:styleId="BESEDILO">
    <w:name w:val="BESEDILO"/>
    <w:rsid w:val="00A05A4E"/>
    <w:pPr>
      <w:keepLines/>
      <w:widowControl w:val="0"/>
      <w:tabs>
        <w:tab w:val="left" w:pos="2155"/>
      </w:tabs>
      <w:jc w:val="both"/>
    </w:pPr>
    <w:rPr>
      <w:rFonts w:ascii="Arial" w:hAnsi="Arial" w:cs="Times New Roman"/>
      <w:kern w:val="16"/>
    </w:rPr>
  </w:style>
  <w:style w:type="paragraph" w:customStyle="1" w:styleId="Slika">
    <w:name w:val="Slika"/>
    <w:basedOn w:val="Navaden"/>
    <w:rsid w:val="00A05A4E"/>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A05A4E"/>
    <w:rPr>
      <w:color w:val="000000"/>
      <w:sz w:val="22"/>
      <w:szCs w:val="22"/>
    </w:rPr>
  </w:style>
  <w:style w:type="character" w:styleId="Nerazreenaomemba">
    <w:name w:val="Unresolved Mention"/>
    <w:basedOn w:val="Privzetapisavaodstavka"/>
    <w:uiPriority w:val="99"/>
    <w:semiHidden/>
    <w:unhideWhenUsed/>
    <w:rsid w:val="00BB3033"/>
    <w:rPr>
      <w:color w:val="605E5C"/>
      <w:shd w:val="clear" w:color="auto" w:fill="E1DFDD"/>
    </w:rPr>
  </w:style>
  <w:style w:type="character" w:styleId="Pripombasklic">
    <w:name w:val="annotation reference"/>
    <w:basedOn w:val="Privzetapisavaodstavka"/>
    <w:uiPriority w:val="99"/>
    <w:semiHidden/>
    <w:unhideWhenUsed/>
    <w:rsid w:val="009B1B42"/>
    <w:rPr>
      <w:sz w:val="16"/>
      <w:szCs w:val="16"/>
    </w:rPr>
  </w:style>
  <w:style w:type="paragraph" w:styleId="Pripombabesedilo">
    <w:name w:val="annotation text"/>
    <w:basedOn w:val="Navaden"/>
    <w:link w:val="PripombabesediloZnak"/>
    <w:uiPriority w:val="99"/>
    <w:unhideWhenUsed/>
    <w:rsid w:val="009B1B42"/>
    <w:pPr>
      <w:spacing w:line="240" w:lineRule="auto"/>
    </w:pPr>
    <w:rPr>
      <w:sz w:val="20"/>
      <w:szCs w:val="20"/>
    </w:rPr>
  </w:style>
  <w:style w:type="character" w:customStyle="1" w:styleId="PripombabesediloZnak">
    <w:name w:val="Pripomba – besedilo Znak"/>
    <w:basedOn w:val="Privzetapisavaodstavka"/>
    <w:link w:val="Pripombabesedilo"/>
    <w:uiPriority w:val="99"/>
    <w:rsid w:val="009B1B4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2154">
      <w:bodyDiv w:val="1"/>
      <w:marLeft w:val="0"/>
      <w:marRight w:val="0"/>
      <w:marTop w:val="0"/>
      <w:marBottom w:val="0"/>
      <w:divBdr>
        <w:top w:val="none" w:sz="0" w:space="0" w:color="auto"/>
        <w:left w:val="none" w:sz="0" w:space="0" w:color="auto"/>
        <w:bottom w:val="none" w:sz="0" w:space="0" w:color="auto"/>
        <w:right w:val="none" w:sz="0" w:space="0" w:color="auto"/>
      </w:divBdr>
    </w:div>
    <w:div w:id="302001117">
      <w:bodyDiv w:val="1"/>
      <w:marLeft w:val="0"/>
      <w:marRight w:val="0"/>
      <w:marTop w:val="0"/>
      <w:marBottom w:val="0"/>
      <w:divBdr>
        <w:top w:val="none" w:sz="0" w:space="0" w:color="auto"/>
        <w:left w:val="none" w:sz="0" w:space="0" w:color="auto"/>
        <w:bottom w:val="none" w:sz="0" w:space="0" w:color="auto"/>
        <w:right w:val="none" w:sz="0" w:space="0" w:color="auto"/>
      </w:divBdr>
    </w:div>
    <w:div w:id="305360940">
      <w:bodyDiv w:val="1"/>
      <w:marLeft w:val="0"/>
      <w:marRight w:val="0"/>
      <w:marTop w:val="0"/>
      <w:marBottom w:val="0"/>
      <w:divBdr>
        <w:top w:val="none" w:sz="0" w:space="0" w:color="auto"/>
        <w:left w:val="none" w:sz="0" w:space="0" w:color="auto"/>
        <w:bottom w:val="none" w:sz="0" w:space="0" w:color="auto"/>
        <w:right w:val="none" w:sz="0" w:space="0" w:color="auto"/>
      </w:divBdr>
    </w:div>
    <w:div w:id="308024723">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601113925">
      <w:bodyDiv w:val="1"/>
      <w:marLeft w:val="0"/>
      <w:marRight w:val="0"/>
      <w:marTop w:val="0"/>
      <w:marBottom w:val="0"/>
      <w:divBdr>
        <w:top w:val="none" w:sz="0" w:space="0" w:color="auto"/>
        <w:left w:val="none" w:sz="0" w:space="0" w:color="auto"/>
        <w:bottom w:val="none" w:sz="0" w:space="0" w:color="auto"/>
        <w:right w:val="none" w:sz="0" w:space="0" w:color="auto"/>
      </w:divBdr>
    </w:div>
    <w:div w:id="737243534">
      <w:bodyDiv w:val="1"/>
      <w:marLeft w:val="0"/>
      <w:marRight w:val="0"/>
      <w:marTop w:val="0"/>
      <w:marBottom w:val="0"/>
      <w:divBdr>
        <w:top w:val="none" w:sz="0" w:space="0" w:color="auto"/>
        <w:left w:val="none" w:sz="0" w:space="0" w:color="auto"/>
        <w:bottom w:val="none" w:sz="0" w:space="0" w:color="auto"/>
        <w:right w:val="none" w:sz="0" w:space="0" w:color="auto"/>
      </w:divBdr>
    </w:div>
    <w:div w:id="1021131128">
      <w:bodyDiv w:val="1"/>
      <w:marLeft w:val="0"/>
      <w:marRight w:val="0"/>
      <w:marTop w:val="0"/>
      <w:marBottom w:val="0"/>
      <w:divBdr>
        <w:top w:val="none" w:sz="0" w:space="0" w:color="auto"/>
        <w:left w:val="none" w:sz="0" w:space="0" w:color="auto"/>
        <w:bottom w:val="none" w:sz="0" w:space="0" w:color="auto"/>
        <w:right w:val="none" w:sz="0" w:space="0" w:color="auto"/>
      </w:divBdr>
    </w:div>
    <w:div w:id="103646898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19399904">
      <w:bodyDiv w:val="1"/>
      <w:marLeft w:val="0"/>
      <w:marRight w:val="0"/>
      <w:marTop w:val="0"/>
      <w:marBottom w:val="0"/>
      <w:divBdr>
        <w:top w:val="none" w:sz="0" w:space="0" w:color="auto"/>
        <w:left w:val="none" w:sz="0" w:space="0" w:color="auto"/>
        <w:bottom w:val="none" w:sz="0" w:space="0" w:color="auto"/>
        <w:right w:val="none" w:sz="0" w:space="0" w:color="auto"/>
      </w:divBdr>
    </w:div>
    <w:div w:id="1655452118">
      <w:bodyDiv w:val="1"/>
      <w:marLeft w:val="0"/>
      <w:marRight w:val="0"/>
      <w:marTop w:val="0"/>
      <w:marBottom w:val="0"/>
      <w:divBdr>
        <w:top w:val="none" w:sz="0" w:space="0" w:color="auto"/>
        <w:left w:val="none" w:sz="0" w:space="0" w:color="auto"/>
        <w:bottom w:val="none" w:sz="0" w:space="0" w:color="auto"/>
        <w:right w:val="none" w:sz="0" w:space="0" w:color="auto"/>
      </w:divBdr>
    </w:div>
    <w:div w:id="1711343687">
      <w:bodyDiv w:val="1"/>
      <w:marLeft w:val="0"/>
      <w:marRight w:val="0"/>
      <w:marTop w:val="0"/>
      <w:marBottom w:val="0"/>
      <w:divBdr>
        <w:top w:val="none" w:sz="0" w:space="0" w:color="auto"/>
        <w:left w:val="none" w:sz="0" w:space="0" w:color="auto"/>
        <w:bottom w:val="none" w:sz="0" w:space="0" w:color="auto"/>
        <w:right w:val="none" w:sz="0" w:space="0" w:color="auto"/>
      </w:divBdr>
    </w:div>
    <w:div w:id="2079814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49</Pages>
  <Words>10446</Words>
  <Characters>59543</Characters>
  <Application>Microsoft Office Word</Application>
  <DocSecurity>0</DocSecurity>
  <Lines>496</Lines>
  <Paragraphs>139</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69850</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dc:description/>
  <cp:lastModifiedBy>Nina Pinterič | JHMB</cp:lastModifiedBy>
  <cp:revision>4</cp:revision>
  <cp:lastPrinted>2025-05-29T08:40:00Z</cp:lastPrinted>
  <dcterms:created xsi:type="dcterms:W3CDTF">2026-05-15T10:26:00Z</dcterms:created>
  <dcterms:modified xsi:type="dcterms:W3CDTF">2026-05-15T10:27:00Z</dcterms:modified>
</cp:coreProperties>
</file>